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18312" w14:textId="41E0821A" w:rsidR="00592315" w:rsidRPr="008B08A4" w:rsidRDefault="00592315" w:rsidP="00592315">
      <w:pPr>
        <w:jc w:val="right"/>
        <w:rPr>
          <w:b/>
          <w:bCs/>
        </w:rPr>
      </w:pPr>
      <w:r w:rsidRPr="008B08A4">
        <w:rPr>
          <w:b/>
          <w:bCs/>
        </w:rPr>
        <w:t>Projektas</w:t>
      </w:r>
    </w:p>
    <w:p w14:paraId="77D921BC" w14:textId="1DF7A63F" w:rsidR="00B52969" w:rsidRPr="008B08A4" w:rsidRDefault="00036F80" w:rsidP="000D7C26">
      <w:pPr>
        <w:jc w:val="center"/>
      </w:pPr>
      <w:r w:rsidRPr="008B08A4">
        <w:rPr>
          <w:noProof/>
        </w:rPr>
        <w:drawing>
          <wp:inline distT="0" distB="0" distL="0" distR="0" wp14:anchorId="11DA310D" wp14:editId="1D32F181">
            <wp:extent cx="678180" cy="67818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02C0C" w14:textId="77777777" w:rsidR="00B52969" w:rsidRPr="008B08A4" w:rsidRDefault="00B52969" w:rsidP="000D7C26">
      <w:pPr>
        <w:pStyle w:val="Antrat"/>
        <w:rPr>
          <w:sz w:val="24"/>
          <w:szCs w:val="24"/>
        </w:rPr>
      </w:pPr>
      <w:r w:rsidRPr="008B08A4">
        <w:rPr>
          <w:sz w:val="24"/>
          <w:szCs w:val="24"/>
        </w:rPr>
        <w:t>ANYKŠČIŲ RAJONO SAVIVALDYBĖS</w:t>
      </w:r>
    </w:p>
    <w:p w14:paraId="1BD6A0DA" w14:textId="77777777" w:rsidR="00B52969" w:rsidRPr="008B08A4" w:rsidRDefault="00B52969" w:rsidP="000D7C26">
      <w:pPr>
        <w:jc w:val="center"/>
        <w:rPr>
          <w:b/>
        </w:rPr>
      </w:pPr>
      <w:r w:rsidRPr="008B08A4">
        <w:rPr>
          <w:b/>
        </w:rPr>
        <w:t>TARYBA</w:t>
      </w:r>
    </w:p>
    <w:p w14:paraId="327A8DB1" w14:textId="77777777" w:rsidR="00E93012" w:rsidRPr="008B08A4" w:rsidRDefault="00E93012" w:rsidP="003B2BFF">
      <w:pPr>
        <w:rPr>
          <w:b/>
        </w:rPr>
      </w:pPr>
    </w:p>
    <w:p w14:paraId="69331BE2" w14:textId="77777777" w:rsidR="00B52969" w:rsidRPr="008B08A4" w:rsidRDefault="00B52969" w:rsidP="000D7C26">
      <w:pPr>
        <w:jc w:val="center"/>
        <w:rPr>
          <w:b/>
        </w:rPr>
      </w:pPr>
      <w:r w:rsidRPr="008B08A4">
        <w:rPr>
          <w:b/>
        </w:rPr>
        <w:t>SPRENDIMAS</w:t>
      </w:r>
    </w:p>
    <w:p w14:paraId="68C19AF2" w14:textId="017DE586" w:rsidR="00B52969" w:rsidRPr="008B08A4" w:rsidRDefault="00C81CBD" w:rsidP="000D7C26">
      <w:pPr>
        <w:jc w:val="center"/>
        <w:rPr>
          <w:b/>
        </w:rPr>
      </w:pPr>
      <w:r w:rsidRPr="008B08A4">
        <w:rPr>
          <w:b/>
          <w:caps/>
        </w:rPr>
        <w:t>DĖL ANYKŠČIŲ RAJONO SAVIVALDYBĖS TARYBOS 202</w:t>
      </w:r>
      <w:r w:rsidR="00F44776" w:rsidRPr="008B08A4">
        <w:rPr>
          <w:b/>
          <w:caps/>
        </w:rPr>
        <w:t>3</w:t>
      </w:r>
      <w:r w:rsidRPr="008B08A4">
        <w:rPr>
          <w:b/>
          <w:caps/>
        </w:rPr>
        <w:t xml:space="preserve"> M. RUGSĖJO 28 D. SPRENDIMO NR. 1-TS-275 „</w:t>
      </w:r>
      <w:r w:rsidR="00B52969" w:rsidRPr="008B08A4">
        <w:rPr>
          <w:b/>
          <w:caps/>
        </w:rPr>
        <w:fldChar w:fldCharType="begin"/>
      </w:r>
      <w:r w:rsidR="00B52969" w:rsidRPr="008B08A4">
        <w:rPr>
          <w:b/>
          <w:caps/>
        </w:rPr>
        <w:instrText xml:space="preserve"> FILLIN "Pavadinimas" \* MERGEFORMAT </w:instrText>
      </w:r>
      <w:r w:rsidR="00B52969" w:rsidRPr="008B08A4">
        <w:rPr>
          <w:b/>
          <w:caps/>
        </w:rPr>
        <w:fldChar w:fldCharType="separate"/>
      </w:r>
      <w:r w:rsidR="00B52969" w:rsidRPr="008B08A4">
        <w:rPr>
          <w:b/>
          <w:caps/>
        </w:rPr>
        <w:t xml:space="preserve">dėl ANYKŠČIŲ RAJONO SAVIVALDYBĖS KULTŪROS TARYBOS NUOSTATŲ PATVIRTINIMO ir </w:t>
      </w:r>
      <w:r w:rsidR="00B52969" w:rsidRPr="008B08A4">
        <w:rPr>
          <w:b/>
        </w:rPr>
        <w:fldChar w:fldCharType="end"/>
      </w:r>
      <w:r w:rsidR="00B52969" w:rsidRPr="008B08A4">
        <w:rPr>
          <w:b/>
        </w:rPr>
        <w:t>ANYKŠČIŲ RAJONO SAVIVALDYBĖS KULTŪROS TARYBOS SUDARYMO</w:t>
      </w:r>
      <w:r w:rsidRPr="008B08A4">
        <w:rPr>
          <w:b/>
        </w:rPr>
        <w:t>“ PAKEITIMO</w:t>
      </w:r>
    </w:p>
    <w:p w14:paraId="66621AB1" w14:textId="77777777" w:rsidR="00B52969" w:rsidRPr="008B08A4" w:rsidRDefault="00B52969" w:rsidP="000D7C26">
      <w:pPr>
        <w:jc w:val="center"/>
      </w:pPr>
    </w:p>
    <w:p w14:paraId="5CA6DDE7" w14:textId="58C4BB86" w:rsidR="00B52969" w:rsidRPr="008B08A4" w:rsidRDefault="00000000" w:rsidP="000D7C26">
      <w:pPr>
        <w:jc w:val="center"/>
      </w:pPr>
      <w:fldSimple w:instr=" FILLIN &quot;data&quot; \* MERGEFORMAT ">
        <w:r w:rsidR="00B52969" w:rsidRPr="008B08A4">
          <w:t>20</w:t>
        </w:r>
        <w:r w:rsidR="005D3C74" w:rsidRPr="008B08A4">
          <w:t>2</w:t>
        </w:r>
        <w:r w:rsidR="00F44776" w:rsidRPr="008B08A4">
          <w:t>4</w:t>
        </w:r>
        <w:r w:rsidR="00B52969" w:rsidRPr="008B08A4">
          <w:t xml:space="preserve"> m. </w:t>
        </w:r>
        <w:r w:rsidR="004D6097" w:rsidRPr="008B08A4">
          <w:t>rugsėjo</w:t>
        </w:r>
        <w:r w:rsidR="00BF4BB6" w:rsidRPr="008B08A4">
          <w:t xml:space="preserve"> </w:t>
        </w:r>
        <w:r w:rsidR="005669DC">
          <w:t>26</w:t>
        </w:r>
        <w:r w:rsidR="00BF4BB6" w:rsidRPr="008B08A4">
          <w:t xml:space="preserve"> </w:t>
        </w:r>
        <w:r w:rsidR="00B52969" w:rsidRPr="008B08A4">
          <w:t>d.</w:t>
        </w:r>
      </w:fldSimple>
      <w:r w:rsidR="00B52969" w:rsidRPr="008B08A4">
        <w:t xml:space="preserve"> Nr. 1-T</w:t>
      </w:r>
      <w:r w:rsidR="005D3C74" w:rsidRPr="008B08A4">
        <w:t>-</w:t>
      </w:r>
      <w:r w:rsidR="00C83540">
        <w:t>285</w:t>
      </w:r>
      <w:r w:rsidR="00B52969" w:rsidRPr="008B08A4">
        <w:fldChar w:fldCharType="begin"/>
      </w:r>
      <w:r w:rsidR="00B52969" w:rsidRPr="008B08A4">
        <w:instrText xml:space="preserve"> FILLIN "indeksas" \* MERGEFORMAT </w:instrText>
      </w:r>
      <w:r w:rsidR="00B52969" w:rsidRPr="008B08A4">
        <w:fldChar w:fldCharType="end"/>
      </w:r>
    </w:p>
    <w:p w14:paraId="089BCC73" w14:textId="77777777" w:rsidR="00B52969" w:rsidRPr="008B08A4" w:rsidRDefault="00B52969" w:rsidP="000D7C26">
      <w:pPr>
        <w:jc w:val="center"/>
        <w:rPr>
          <w:b/>
        </w:rPr>
      </w:pPr>
      <w:r w:rsidRPr="008B08A4">
        <w:t>Anykščiai</w:t>
      </w:r>
    </w:p>
    <w:p w14:paraId="5BFF0FF9" w14:textId="77777777" w:rsidR="00B52969" w:rsidRPr="008B08A4" w:rsidRDefault="00B52969" w:rsidP="003B2BFF">
      <w:pPr>
        <w:spacing w:line="360" w:lineRule="auto"/>
        <w:ind w:firstLine="720"/>
        <w:jc w:val="center"/>
      </w:pPr>
    </w:p>
    <w:p w14:paraId="597CCCB6" w14:textId="2DF7E991" w:rsidR="00485736" w:rsidRPr="008B08A4" w:rsidRDefault="00B52969" w:rsidP="003B2BFF">
      <w:pPr>
        <w:spacing w:line="360" w:lineRule="auto"/>
        <w:ind w:firstLine="720"/>
        <w:jc w:val="both"/>
      </w:pPr>
      <w:r w:rsidRPr="008B08A4">
        <w:t xml:space="preserve">Vadovaudamasi Lietuvos Respublikos vietos savivaldos įstatymo 6 straipsnio 13 punktu, </w:t>
      </w:r>
      <w:r w:rsidRPr="008B08A4">
        <w:rPr>
          <w:bCs/>
        </w:rPr>
        <w:t>1</w:t>
      </w:r>
      <w:r w:rsidR="00556A37" w:rsidRPr="008B08A4">
        <w:rPr>
          <w:bCs/>
        </w:rPr>
        <w:t>5</w:t>
      </w:r>
      <w:r w:rsidRPr="008B08A4">
        <w:rPr>
          <w:bCs/>
          <w:highlight w:val="yellow"/>
        </w:rPr>
        <w:t xml:space="preserve"> </w:t>
      </w:r>
      <w:r w:rsidRPr="008B08A4">
        <w:rPr>
          <w:bCs/>
        </w:rPr>
        <w:t xml:space="preserve">straipsnio 2 dalies </w:t>
      </w:r>
      <w:r w:rsidR="00556A37" w:rsidRPr="008B08A4">
        <w:rPr>
          <w:bCs/>
        </w:rPr>
        <w:t>4</w:t>
      </w:r>
      <w:r w:rsidRPr="008B08A4">
        <w:rPr>
          <w:bCs/>
        </w:rPr>
        <w:t xml:space="preserve"> punktu, </w:t>
      </w:r>
      <w:r w:rsidR="002539E1" w:rsidRPr="008B08A4">
        <w:rPr>
          <w:bCs/>
        </w:rPr>
        <w:t>16 straipsnio 1 dalimi</w:t>
      </w:r>
      <w:r w:rsidR="0017700E" w:rsidRPr="008B08A4">
        <w:rPr>
          <w:bCs/>
        </w:rPr>
        <w:t xml:space="preserve">, atsižvelgdama </w:t>
      </w:r>
      <w:r w:rsidR="00E21060" w:rsidRPr="008B08A4">
        <w:rPr>
          <w:bCs/>
        </w:rPr>
        <w:t>Tomo Ivanausko 2024 m. kovo 4 d.</w:t>
      </w:r>
      <w:r w:rsidR="0021002C" w:rsidRPr="008B08A4">
        <w:rPr>
          <w:bCs/>
        </w:rPr>
        <w:t xml:space="preserve"> </w:t>
      </w:r>
      <w:r w:rsidR="00335B64" w:rsidRPr="008B08A4">
        <w:rPr>
          <w:bCs/>
        </w:rPr>
        <w:t>raštą „Dėl narystės kultūros taryboje“</w:t>
      </w:r>
      <w:r w:rsidR="0021002C" w:rsidRPr="008B08A4">
        <w:rPr>
          <w:bCs/>
        </w:rPr>
        <w:t xml:space="preserve">, Anykščių rajono savivaldybės administracijos direktoriaus 2024 m. rugsėjo </w:t>
      </w:r>
      <w:r w:rsidR="00B926D5" w:rsidRPr="008B08A4">
        <w:rPr>
          <w:bCs/>
        </w:rPr>
        <w:t>9</w:t>
      </w:r>
      <w:r w:rsidR="0021002C" w:rsidRPr="008B08A4">
        <w:rPr>
          <w:bCs/>
        </w:rPr>
        <w:t xml:space="preserve"> d. raštą </w:t>
      </w:r>
      <w:r w:rsidR="00B926D5" w:rsidRPr="008B08A4">
        <w:rPr>
          <w:bCs/>
        </w:rPr>
        <w:t>Nr. 1-SD-2687 (6.18E)</w:t>
      </w:r>
      <w:r w:rsidR="005D2297" w:rsidRPr="008B08A4">
        <w:rPr>
          <w:bCs/>
        </w:rPr>
        <w:t xml:space="preserve"> </w:t>
      </w:r>
      <w:r w:rsidR="0021002C" w:rsidRPr="008B08A4">
        <w:rPr>
          <w:bCs/>
        </w:rPr>
        <w:t>„Dėl atstovo delegavimo“</w:t>
      </w:r>
      <w:r w:rsidR="0073033F" w:rsidRPr="008B08A4">
        <w:t xml:space="preserve">, </w:t>
      </w:r>
      <w:r w:rsidR="00485736" w:rsidRPr="008B08A4">
        <w:t>Anykščių rajono savivaldybės taryba n u s p r e n d ž i a:</w:t>
      </w:r>
    </w:p>
    <w:p w14:paraId="2A366F06" w14:textId="0641E9C1" w:rsidR="00B52969" w:rsidRPr="008B08A4" w:rsidRDefault="0072124E" w:rsidP="003B2BFF">
      <w:pPr>
        <w:spacing w:line="360" w:lineRule="auto"/>
        <w:ind w:firstLine="720"/>
        <w:jc w:val="both"/>
      </w:pPr>
      <w:r w:rsidRPr="008B08A4">
        <w:t xml:space="preserve">Pakeisti Anykščių rajono savivaldybės kultūros tarybos sudėtį, patvirtintą Anykščių rajono savivaldybės tarybos 2023 m. rugsėjo 28 d. sprendimu Nr. 1-TS-275 „Dėl </w:t>
      </w:r>
      <w:r w:rsidR="003A11DB" w:rsidRPr="008B08A4">
        <w:t>Anykščių rajono savivaldybės kultūros tarybos nuostatų patvirtinimo ir Anykščių rajono savivaldybės kultūros tarybos sudarymo“:</w:t>
      </w:r>
    </w:p>
    <w:p w14:paraId="738E966F" w14:textId="020C335B" w:rsidR="002E5C3C" w:rsidRDefault="00F44C35" w:rsidP="003B2BFF">
      <w:pPr>
        <w:pStyle w:val="Sraopastraipa"/>
        <w:numPr>
          <w:ilvl w:val="0"/>
          <w:numId w:val="24"/>
        </w:numPr>
        <w:tabs>
          <w:tab w:val="left" w:pos="1350"/>
        </w:tabs>
        <w:spacing w:line="360" w:lineRule="auto"/>
        <w:ind w:left="0" w:firstLine="720"/>
        <w:jc w:val="both"/>
      </w:pPr>
      <w:r>
        <w:t>pripažinti 4 punktą netekusiu galios;</w:t>
      </w:r>
    </w:p>
    <w:p w14:paraId="022B4199" w14:textId="23ABC38E" w:rsidR="00F44C35" w:rsidRPr="008B08A4" w:rsidRDefault="00F44C35" w:rsidP="003B2BFF">
      <w:pPr>
        <w:pStyle w:val="Sraopastraipa"/>
        <w:numPr>
          <w:ilvl w:val="0"/>
          <w:numId w:val="24"/>
        </w:numPr>
        <w:tabs>
          <w:tab w:val="left" w:pos="1350"/>
        </w:tabs>
        <w:spacing w:line="360" w:lineRule="auto"/>
        <w:ind w:left="0" w:firstLine="720"/>
        <w:jc w:val="both"/>
      </w:pPr>
      <w:r>
        <w:t>pakeisti 5 punktą ir jį išdėstyti taip:</w:t>
      </w:r>
    </w:p>
    <w:p w14:paraId="203857F5" w14:textId="2DB744C7" w:rsidR="00FF5172" w:rsidRPr="008B08A4" w:rsidRDefault="00FF5172" w:rsidP="003B2BFF">
      <w:pPr>
        <w:tabs>
          <w:tab w:val="left" w:pos="1350"/>
        </w:tabs>
        <w:spacing w:line="360" w:lineRule="auto"/>
        <w:ind w:firstLine="720"/>
        <w:jc w:val="both"/>
      </w:pPr>
      <w:r w:rsidRPr="008B08A4">
        <w:t>„</w:t>
      </w:r>
      <w:r w:rsidR="006C45AE">
        <w:t>5</w:t>
      </w:r>
      <w:r w:rsidRPr="008B08A4">
        <w:t>. Inga Eidrigevičienė, Kultūros ir turizmo skyriaus vedėja (deleguota).“</w:t>
      </w:r>
    </w:p>
    <w:p w14:paraId="62A6C790" w14:textId="0D40297D" w:rsidR="00F44C35" w:rsidRDefault="00C020BE" w:rsidP="003B2BFF">
      <w:pPr>
        <w:pStyle w:val="Sraopastraipa"/>
        <w:numPr>
          <w:ilvl w:val="0"/>
          <w:numId w:val="24"/>
        </w:numPr>
        <w:tabs>
          <w:tab w:val="left" w:pos="1350"/>
        </w:tabs>
        <w:spacing w:line="360" w:lineRule="auto"/>
        <w:ind w:left="0" w:firstLine="720"/>
        <w:jc w:val="both"/>
      </w:pPr>
      <w:r>
        <w:t>b</w:t>
      </w:r>
      <w:r w:rsidR="00F44C35">
        <w:t>uvusį 3 punktą laikyti 4 punktu;</w:t>
      </w:r>
    </w:p>
    <w:p w14:paraId="601B9AE2" w14:textId="1E11CC56" w:rsidR="001F51D1" w:rsidRDefault="001F51D1" w:rsidP="003B2BFF">
      <w:pPr>
        <w:pStyle w:val="Sraopastraipa"/>
        <w:numPr>
          <w:ilvl w:val="0"/>
          <w:numId w:val="24"/>
        </w:numPr>
        <w:tabs>
          <w:tab w:val="left" w:pos="1350"/>
        </w:tabs>
        <w:spacing w:line="360" w:lineRule="auto"/>
        <w:ind w:left="0" w:firstLine="720"/>
        <w:jc w:val="both"/>
      </w:pPr>
      <w:r>
        <w:t>buvusį 5 punktą laikyti 3 punktu;</w:t>
      </w:r>
    </w:p>
    <w:p w14:paraId="0AA13F19" w14:textId="7AAD32FD" w:rsidR="00F44C35" w:rsidRPr="008B08A4" w:rsidRDefault="00C020BE" w:rsidP="003B2BFF">
      <w:pPr>
        <w:pStyle w:val="Sraopastraipa"/>
        <w:numPr>
          <w:ilvl w:val="0"/>
          <w:numId w:val="24"/>
        </w:numPr>
        <w:tabs>
          <w:tab w:val="left" w:pos="1350"/>
        </w:tabs>
        <w:spacing w:line="360" w:lineRule="auto"/>
        <w:ind w:left="0" w:firstLine="720"/>
        <w:jc w:val="both"/>
      </w:pPr>
      <w:r>
        <w:t>b</w:t>
      </w:r>
      <w:r w:rsidR="00F44C35">
        <w:t>uvusius 6–16 punktus laikyti 5–15 punktais</w:t>
      </w:r>
      <w:r w:rsidR="00175870">
        <w:t>.</w:t>
      </w:r>
    </w:p>
    <w:p w14:paraId="14DA4C42" w14:textId="2D956178" w:rsidR="00A42BBB" w:rsidRPr="008B08A4" w:rsidRDefault="00A42BBB" w:rsidP="003B2BFF">
      <w:pPr>
        <w:spacing w:line="360" w:lineRule="auto"/>
        <w:ind w:firstLine="720"/>
        <w:jc w:val="both"/>
        <w:rPr>
          <w:color w:val="000000" w:themeColor="text1"/>
        </w:rPr>
      </w:pPr>
      <w:r w:rsidRPr="008B08A4">
        <w:t>Šis sprendimas skelbiamas Teisės aktų registre ir Anykšči</w:t>
      </w:r>
      <w:r w:rsidR="009730B1" w:rsidRPr="008B08A4">
        <w:t xml:space="preserve">ų rajono savivaldybės interneto </w:t>
      </w:r>
      <w:r w:rsidRPr="008B08A4">
        <w:t xml:space="preserve">svetainėje </w:t>
      </w:r>
      <w:hyperlink r:id="rId6" w:history="1">
        <w:r w:rsidRPr="008B08A4">
          <w:rPr>
            <w:rStyle w:val="Hipersaitas"/>
            <w:color w:val="000000" w:themeColor="text1"/>
            <w:u w:val="none"/>
          </w:rPr>
          <w:t>www.anyksciai.lt</w:t>
        </w:r>
      </w:hyperlink>
      <w:r w:rsidRPr="008B08A4">
        <w:rPr>
          <w:color w:val="000000" w:themeColor="text1"/>
        </w:rPr>
        <w:t>.</w:t>
      </w:r>
    </w:p>
    <w:p w14:paraId="4FC03B53" w14:textId="77777777" w:rsidR="00B52969" w:rsidRPr="008B08A4" w:rsidRDefault="00B52969" w:rsidP="000D7C26">
      <w:pPr>
        <w:jc w:val="both"/>
      </w:pPr>
    </w:p>
    <w:p w14:paraId="0F12A5A4" w14:textId="50FFBA8B" w:rsidR="00764A7F" w:rsidRPr="008B08A4" w:rsidRDefault="00F3647E" w:rsidP="000D7C26">
      <w:pPr>
        <w:tabs>
          <w:tab w:val="right" w:pos="9638"/>
        </w:tabs>
      </w:pPr>
      <w:r w:rsidRPr="008B08A4">
        <w:t>Meras</w:t>
      </w:r>
      <w:r w:rsidRPr="008B08A4">
        <w:tab/>
      </w:r>
      <w:r w:rsidR="00556A37" w:rsidRPr="008B08A4">
        <w:t>Kęstutis Tubis</w:t>
      </w:r>
    </w:p>
    <w:p w14:paraId="1375EE5D" w14:textId="61977F4D" w:rsidR="00CC1480" w:rsidRPr="008B08A4" w:rsidRDefault="00CC1480">
      <w:r w:rsidRPr="008B08A4">
        <w:br w:type="page"/>
      </w:r>
    </w:p>
    <w:p w14:paraId="353EF9B7" w14:textId="77777777" w:rsidR="00C37975" w:rsidRPr="008B08A4" w:rsidRDefault="00C37975" w:rsidP="00C37975">
      <w:pPr>
        <w:tabs>
          <w:tab w:val="left" w:pos="7371"/>
        </w:tabs>
        <w:jc w:val="center"/>
        <w:rPr>
          <w:b/>
        </w:rPr>
      </w:pPr>
      <w:r w:rsidRPr="008B08A4">
        <w:rPr>
          <w:b/>
        </w:rPr>
        <w:lastRenderedPageBreak/>
        <w:t xml:space="preserve">SAVIVALDYBĖS TARYBOS SPRENDIMO </w:t>
      </w:r>
    </w:p>
    <w:p w14:paraId="4BFEB94C" w14:textId="6D0DFE69" w:rsidR="00C37975" w:rsidRPr="008B08A4" w:rsidRDefault="00C37975" w:rsidP="00C37975">
      <w:pPr>
        <w:spacing w:line="276" w:lineRule="auto"/>
        <w:jc w:val="center"/>
        <w:rPr>
          <w:b/>
          <w:caps/>
        </w:rPr>
      </w:pPr>
      <w:r w:rsidRPr="008B08A4">
        <w:rPr>
          <w:b/>
        </w:rPr>
        <w:t>„</w:t>
      </w:r>
      <w:r w:rsidR="00EF3EAC" w:rsidRPr="008B08A4">
        <w:rPr>
          <w:b/>
          <w:caps/>
        </w:rPr>
        <w:t>DĖL ANYKŠČIŲ RAJONO SAVIVALDYBĖS TARYBOS 2023 M. RUGSĖJO 28 D. SPRENDIMO NR. 1-TS-275 „</w:t>
      </w:r>
      <w:r w:rsidR="00EF3EAC" w:rsidRPr="008B08A4">
        <w:rPr>
          <w:b/>
          <w:caps/>
        </w:rPr>
        <w:fldChar w:fldCharType="begin"/>
      </w:r>
      <w:r w:rsidR="00EF3EAC" w:rsidRPr="008B08A4">
        <w:rPr>
          <w:b/>
          <w:caps/>
        </w:rPr>
        <w:instrText xml:space="preserve"> FILLIN "Pavadinimas" \* MERGEFORMAT </w:instrText>
      </w:r>
      <w:r w:rsidR="00EF3EAC" w:rsidRPr="008B08A4">
        <w:rPr>
          <w:b/>
          <w:caps/>
        </w:rPr>
        <w:fldChar w:fldCharType="separate"/>
      </w:r>
      <w:r w:rsidR="00EF3EAC" w:rsidRPr="008B08A4">
        <w:rPr>
          <w:b/>
          <w:caps/>
        </w:rPr>
        <w:t xml:space="preserve">dėl ANYKŠČIŲ RAJONO SAVIVALDYBĖS KULTŪROS TARYBOS NUOSTATŲ PATVIRTINIMO ir </w:t>
      </w:r>
      <w:r w:rsidR="00EF3EAC" w:rsidRPr="008B08A4">
        <w:rPr>
          <w:b/>
        </w:rPr>
        <w:fldChar w:fldCharType="end"/>
      </w:r>
      <w:r w:rsidR="00EF3EAC" w:rsidRPr="008B08A4">
        <w:rPr>
          <w:b/>
        </w:rPr>
        <w:t>ANYKŠČIŲ RAJONO SAVIVALDYBĖS KULTŪROS TARYBOS SUDARYMO“ PAKEITIMO</w:t>
      </w:r>
      <w:r w:rsidRPr="008B08A4">
        <w:rPr>
          <w:b/>
        </w:rPr>
        <w:t>“</w:t>
      </w:r>
    </w:p>
    <w:p w14:paraId="06176DF5" w14:textId="77777777" w:rsidR="00C37975" w:rsidRPr="008B08A4" w:rsidRDefault="00C37975" w:rsidP="00C37975">
      <w:pPr>
        <w:spacing w:line="276" w:lineRule="auto"/>
        <w:jc w:val="center"/>
        <w:rPr>
          <w:b/>
          <w:caps/>
        </w:rPr>
      </w:pPr>
      <w:r w:rsidRPr="008B08A4">
        <w:rPr>
          <w:b/>
        </w:rPr>
        <w:t>PROJEKTO AIŠKINAMASIS RAŠTAS</w:t>
      </w:r>
    </w:p>
    <w:p w14:paraId="4BE1FF35" w14:textId="77777777" w:rsidR="00C37975" w:rsidRPr="008B08A4" w:rsidRDefault="00C37975" w:rsidP="00C37975">
      <w:pPr>
        <w:ind w:firstLine="720"/>
        <w:rPr>
          <w:b/>
        </w:rPr>
      </w:pPr>
    </w:p>
    <w:p w14:paraId="38087EBA" w14:textId="77777777" w:rsidR="00C37975" w:rsidRPr="008B08A4" w:rsidRDefault="00C37975" w:rsidP="003B2BFF">
      <w:pPr>
        <w:pStyle w:val="Sraopastraipa"/>
        <w:numPr>
          <w:ilvl w:val="0"/>
          <w:numId w:val="21"/>
        </w:numPr>
        <w:spacing w:line="312" w:lineRule="auto"/>
        <w:ind w:left="0" w:firstLine="720"/>
        <w:jc w:val="both"/>
        <w:rPr>
          <w:b/>
        </w:rPr>
      </w:pPr>
      <w:r w:rsidRPr="008B08A4">
        <w:rPr>
          <w:b/>
        </w:rPr>
        <w:t>Sprendimo projekto tikslai ir uždaviniai</w:t>
      </w:r>
    </w:p>
    <w:p w14:paraId="38F283AE" w14:textId="404001D5" w:rsidR="00C37975" w:rsidRPr="008B08A4" w:rsidRDefault="00335B64" w:rsidP="003B2BFF">
      <w:pPr>
        <w:tabs>
          <w:tab w:val="left" w:pos="993"/>
        </w:tabs>
        <w:spacing w:line="312" w:lineRule="auto"/>
        <w:ind w:firstLine="720"/>
        <w:jc w:val="both"/>
      </w:pPr>
      <w:r w:rsidRPr="008B08A4">
        <w:t>2024 m. kovo 4 d. g</w:t>
      </w:r>
      <w:r w:rsidR="00C37975" w:rsidRPr="008B08A4">
        <w:t xml:space="preserve">autas </w:t>
      </w:r>
      <w:r w:rsidRPr="008B08A4">
        <w:t>Tomo Ivanausko</w:t>
      </w:r>
      <w:r w:rsidR="00C37975" w:rsidRPr="008B08A4">
        <w:t xml:space="preserve"> raštas „Dėl </w:t>
      </w:r>
      <w:r w:rsidR="00337D32" w:rsidRPr="008B08A4">
        <w:t>narystės Kultūros taryboje</w:t>
      </w:r>
      <w:r w:rsidR="00C37975" w:rsidRPr="008B08A4">
        <w:t>“, kuriame prašoma</w:t>
      </w:r>
      <w:r w:rsidR="00337D32" w:rsidRPr="008B08A4">
        <w:t xml:space="preserve"> išbraukti </w:t>
      </w:r>
      <w:r w:rsidR="009A5358" w:rsidRPr="008B08A4">
        <w:t>asmenį</w:t>
      </w:r>
      <w:r w:rsidR="00337D32" w:rsidRPr="008B08A4">
        <w:t xml:space="preserve"> iš Kultūros tarybos sudėties</w:t>
      </w:r>
      <w:r w:rsidR="00EF3EAC" w:rsidRPr="008B08A4">
        <w:t>. D</w:t>
      </w:r>
      <w:r w:rsidR="00337D32" w:rsidRPr="008B08A4">
        <w:t>ėl užimamų pareigų</w:t>
      </w:r>
      <w:r w:rsidR="00EF3EAC" w:rsidRPr="008B08A4">
        <w:t xml:space="preserve"> Tomas Ivanauskas </w:t>
      </w:r>
      <w:r w:rsidR="00337D32" w:rsidRPr="008B08A4">
        <w:t xml:space="preserve">negali atlikti Kultūros tarybos nario funkcijų. </w:t>
      </w:r>
    </w:p>
    <w:p w14:paraId="4AB28972" w14:textId="2C023AF3" w:rsidR="00C37975" w:rsidRPr="008B08A4" w:rsidRDefault="00B15C47" w:rsidP="003B2BFF">
      <w:pPr>
        <w:tabs>
          <w:tab w:val="left" w:pos="993"/>
        </w:tabs>
        <w:spacing w:line="312" w:lineRule="auto"/>
        <w:ind w:firstLine="720"/>
        <w:jc w:val="both"/>
      </w:pPr>
      <w:r w:rsidRPr="008B08A4">
        <w:t>Dėl darbuotojų kaitos</w:t>
      </w:r>
      <w:r w:rsidR="00337D32" w:rsidRPr="008B08A4">
        <w:t xml:space="preserve"> į </w:t>
      </w:r>
      <w:r w:rsidRPr="008B08A4">
        <w:t>Kultūros tarybą</w:t>
      </w:r>
      <w:r w:rsidR="00337D32" w:rsidRPr="008B08A4">
        <w:t xml:space="preserve"> deleguota Kultūros ir turizmo skyriaus vedėja Inga Eidrigevičienė.</w:t>
      </w:r>
    </w:p>
    <w:p w14:paraId="3E4FAF15" w14:textId="77777777" w:rsidR="00C37975" w:rsidRPr="008B08A4" w:rsidRDefault="00C37975" w:rsidP="003B2BFF">
      <w:pPr>
        <w:pStyle w:val="Sraopastraipa"/>
        <w:numPr>
          <w:ilvl w:val="0"/>
          <w:numId w:val="21"/>
        </w:numPr>
        <w:spacing w:line="312" w:lineRule="auto"/>
        <w:ind w:left="0" w:firstLine="720"/>
        <w:jc w:val="both"/>
        <w:rPr>
          <w:b/>
          <w:color w:val="000000"/>
        </w:rPr>
      </w:pPr>
      <w:r w:rsidRPr="008B08A4">
        <w:rPr>
          <w:b/>
          <w:color w:val="000000"/>
        </w:rPr>
        <w:t>Siūlomos teisinio reguliavimo nuostatos ir laukiami rezultatai</w:t>
      </w:r>
    </w:p>
    <w:p w14:paraId="11FC9C36" w14:textId="20DB00AF" w:rsidR="00C37975" w:rsidRPr="008B08A4" w:rsidRDefault="00EF3EAC" w:rsidP="003B2BFF">
      <w:pPr>
        <w:pStyle w:val="Antrats"/>
        <w:tabs>
          <w:tab w:val="left" w:pos="1296"/>
        </w:tabs>
        <w:spacing w:line="312" w:lineRule="auto"/>
        <w:ind w:firstLine="720"/>
        <w:jc w:val="both"/>
        <w:rPr>
          <w:color w:val="FF0000"/>
          <w:lang w:eastAsia="ar-SA"/>
        </w:rPr>
      </w:pPr>
      <w:r w:rsidRPr="008B08A4">
        <w:t>Kultūros taryba galės toliau tęsti darbą.</w:t>
      </w:r>
    </w:p>
    <w:p w14:paraId="23018675" w14:textId="77777777" w:rsidR="00C37975" w:rsidRPr="008B08A4" w:rsidRDefault="00C37975" w:rsidP="003B2BFF">
      <w:pPr>
        <w:pStyle w:val="Sraopastraipa"/>
        <w:numPr>
          <w:ilvl w:val="0"/>
          <w:numId w:val="21"/>
        </w:numPr>
        <w:spacing w:line="312" w:lineRule="auto"/>
        <w:ind w:left="0" w:firstLine="720"/>
        <w:jc w:val="both"/>
        <w:rPr>
          <w:b/>
        </w:rPr>
      </w:pPr>
      <w:r w:rsidRPr="008B08A4">
        <w:rPr>
          <w:b/>
        </w:rPr>
        <w:t xml:space="preserve">Lėšų poreikis ir šaltiniai </w:t>
      </w:r>
    </w:p>
    <w:p w14:paraId="0C8FEAE2" w14:textId="77777777" w:rsidR="00C37975" w:rsidRPr="008B08A4" w:rsidRDefault="00C37975" w:rsidP="003B2BFF">
      <w:pPr>
        <w:pStyle w:val="Antrats"/>
        <w:tabs>
          <w:tab w:val="left" w:pos="1296"/>
        </w:tabs>
        <w:spacing w:line="312" w:lineRule="auto"/>
        <w:ind w:firstLine="720"/>
        <w:jc w:val="both"/>
      </w:pPr>
      <w:r w:rsidRPr="008B08A4">
        <w:t>Nereikia.</w:t>
      </w:r>
    </w:p>
    <w:p w14:paraId="0832924F" w14:textId="77777777" w:rsidR="00C37975" w:rsidRPr="008B08A4" w:rsidRDefault="00C37975" w:rsidP="003B2BFF">
      <w:pPr>
        <w:tabs>
          <w:tab w:val="left" w:pos="709"/>
        </w:tabs>
        <w:spacing w:line="312" w:lineRule="auto"/>
        <w:ind w:firstLine="720"/>
        <w:jc w:val="both"/>
      </w:pPr>
      <w:r w:rsidRPr="008B08A4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172388A4" w14:textId="77777777" w:rsidR="00C37975" w:rsidRPr="008B08A4" w:rsidRDefault="00C37975" w:rsidP="003B2BFF">
      <w:pPr>
        <w:spacing w:line="312" w:lineRule="auto"/>
        <w:ind w:firstLine="720"/>
        <w:jc w:val="both"/>
      </w:pPr>
      <w:r w:rsidRPr="008B08A4">
        <w:rPr>
          <w:lang w:eastAsia="ar-SA"/>
        </w:rPr>
        <w:t>Teisinio reguliavimo poveikio vertinimo rezultatai nevertinami.</w:t>
      </w:r>
      <w:r w:rsidRPr="008B08A4">
        <w:t xml:space="preserve"> </w:t>
      </w:r>
    </w:p>
    <w:p w14:paraId="493DA7EF" w14:textId="77777777" w:rsidR="00C37975" w:rsidRPr="008B08A4" w:rsidRDefault="00C37975" w:rsidP="003B2BFF">
      <w:pPr>
        <w:spacing w:line="312" w:lineRule="auto"/>
        <w:ind w:firstLine="720"/>
        <w:jc w:val="both"/>
      </w:pPr>
      <w:r w:rsidRPr="008B08A4">
        <w:t>Neigiamų priimto sprendimo pasekmių nenumatoma.</w:t>
      </w:r>
    </w:p>
    <w:p w14:paraId="5D606A0B" w14:textId="77777777" w:rsidR="00C37975" w:rsidRPr="008B08A4" w:rsidRDefault="00C37975" w:rsidP="003B2BFF">
      <w:pPr>
        <w:spacing w:line="312" w:lineRule="auto"/>
        <w:ind w:firstLine="720"/>
        <w:jc w:val="both"/>
        <w:rPr>
          <w:b/>
        </w:rPr>
      </w:pPr>
      <w:r w:rsidRPr="008B08A4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56D10940" w14:textId="2AD8CB81" w:rsidR="00C37975" w:rsidRPr="008B08A4" w:rsidRDefault="00C37975" w:rsidP="003B2BFF">
      <w:pPr>
        <w:spacing w:line="312" w:lineRule="auto"/>
        <w:ind w:firstLine="720"/>
        <w:jc w:val="both"/>
        <w:rPr>
          <w:color w:val="000000"/>
        </w:rPr>
      </w:pPr>
      <w:r w:rsidRPr="008B08A4">
        <w:rPr>
          <w:color w:val="000000"/>
        </w:rPr>
        <w:t xml:space="preserve">Pakeisti Anykščių rajono savivaldybės tarybos </w:t>
      </w:r>
      <w:r w:rsidRPr="008B08A4">
        <w:t>20</w:t>
      </w:r>
      <w:r w:rsidR="00EF3EAC" w:rsidRPr="008B08A4">
        <w:t>23</w:t>
      </w:r>
      <w:r w:rsidRPr="008B08A4">
        <w:rPr>
          <w:bCs/>
        </w:rPr>
        <w:t xml:space="preserve"> m. </w:t>
      </w:r>
      <w:r w:rsidR="00EF3EAC" w:rsidRPr="008B08A4">
        <w:t>rugsėjo 28</w:t>
      </w:r>
      <w:r w:rsidRPr="008B08A4">
        <w:rPr>
          <w:bCs/>
        </w:rPr>
        <w:t xml:space="preserve"> d. sprendimą Nr. 1-TS-</w:t>
      </w:r>
      <w:r w:rsidR="00EF3EAC" w:rsidRPr="008B08A4">
        <w:t>275</w:t>
      </w:r>
      <w:r w:rsidRPr="008B08A4">
        <w:rPr>
          <w:bCs/>
        </w:rPr>
        <w:t xml:space="preserve"> „</w:t>
      </w:r>
      <w:r w:rsidR="00EF3EAC" w:rsidRPr="008B08A4">
        <w:rPr>
          <w:bCs/>
          <w:caps/>
        </w:rPr>
        <w:fldChar w:fldCharType="begin"/>
      </w:r>
      <w:r w:rsidR="00EF3EAC" w:rsidRPr="008B08A4">
        <w:rPr>
          <w:bCs/>
          <w:caps/>
        </w:rPr>
        <w:instrText xml:space="preserve"> FILLIN "Pavadinimas" \* MERGEFORMAT </w:instrText>
      </w:r>
      <w:r w:rsidR="00EF3EAC" w:rsidRPr="008B08A4">
        <w:rPr>
          <w:bCs/>
          <w:caps/>
        </w:rPr>
        <w:fldChar w:fldCharType="separate"/>
      </w:r>
      <w:r w:rsidR="00EF3EAC" w:rsidRPr="008B08A4">
        <w:rPr>
          <w:bCs/>
        </w:rPr>
        <w:t xml:space="preserve">Dėl Anykščių rajono savivaldybės kultūros tarybos nuostatų patvirtinimo ir </w:t>
      </w:r>
      <w:r w:rsidR="00EF3EAC" w:rsidRPr="008B08A4">
        <w:rPr>
          <w:bCs/>
        </w:rPr>
        <w:fldChar w:fldCharType="end"/>
      </w:r>
      <w:r w:rsidR="00EF3EAC" w:rsidRPr="008B08A4">
        <w:rPr>
          <w:bCs/>
        </w:rPr>
        <w:t>Anykščių rajono savivaldybės kultūros tarybos sudarymo</w:t>
      </w:r>
      <w:r w:rsidRPr="008B08A4">
        <w:rPr>
          <w:bCs/>
        </w:rPr>
        <w:t>“</w:t>
      </w:r>
      <w:r w:rsidRPr="008B08A4">
        <w:rPr>
          <w:bCs/>
          <w:color w:val="000000"/>
        </w:rPr>
        <w:t>.</w:t>
      </w:r>
    </w:p>
    <w:p w14:paraId="2C5CD39D" w14:textId="77777777" w:rsidR="00C37975" w:rsidRPr="008B08A4" w:rsidRDefault="00C37975" w:rsidP="003B2BFF">
      <w:pPr>
        <w:spacing w:line="312" w:lineRule="auto"/>
        <w:ind w:firstLine="720"/>
        <w:jc w:val="both"/>
        <w:rPr>
          <w:b/>
        </w:rPr>
      </w:pPr>
      <w:r w:rsidRPr="008B08A4">
        <w:rPr>
          <w:b/>
        </w:rPr>
        <w:t>6. Sprendimo įgyvendinimo terminai – kas, ką ir kada turėtų atlikti</w:t>
      </w:r>
    </w:p>
    <w:p w14:paraId="002EEF14" w14:textId="6D8B9CAB" w:rsidR="00C37975" w:rsidRPr="008B08A4" w:rsidRDefault="00C37975" w:rsidP="003B2BFF">
      <w:pPr>
        <w:spacing w:line="312" w:lineRule="auto"/>
        <w:ind w:firstLine="720"/>
        <w:jc w:val="both"/>
      </w:pPr>
      <w:r w:rsidRPr="008B08A4">
        <w:t xml:space="preserve">Tarybos sprendimas įsigalioja teisės aktų nustatyta tvarka. Patvirtinus </w:t>
      </w:r>
      <w:r w:rsidR="002D0910" w:rsidRPr="008B08A4">
        <w:t>Kultūros tarybos naują sudėtį</w:t>
      </w:r>
      <w:r w:rsidRPr="008B08A4">
        <w:t>, Kultūros</w:t>
      </w:r>
      <w:r w:rsidR="002D0910" w:rsidRPr="008B08A4">
        <w:t xml:space="preserve"> ir</w:t>
      </w:r>
      <w:r w:rsidRPr="008B08A4">
        <w:t xml:space="preserve"> turizmo skyriaus specialistas iki 2024 m. </w:t>
      </w:r>
      <w:r w:rsidR="002D0910" w:rsidRPr="008B08A4">
        <w:t>rugsėjo</w:t>
      </w:r>
      <w:r w:rsidR="00133534" w:rsidRPr="008B08A4">
        <w:t xml:space="preserve"> </w:t>
      </w:r>
      <w:r w:rsidRPr="008B08A4">
        <w:t xml:space="preserve">30 d. informuoja </w:t>
      </w:r>
      <w:r w:rsidR="002D0910" w:rsidRPr="008B08A4">
        <w:t>Kultūros tarybos pirmininkę</w:t>
      </w:r>
      <w:r w:rsidRPr="008B08A4">
        <w:t xml:space="preserve"> apie priimtą sprendimą</w:t>
      </w:r>
      <w:r w:rsidR="003439B6" w:rsidRPr="008B08A4">
        <w:t xml:space="preserve"> ir pasikeitusią Kultūros tarybos sudėtį</w:t>
      </w:r>
      <w:r w:rsidRPr="008B08A4">
        <w:t xml:space="preserve">. </w:t>
      </w:r>
    </w:p>
    <w:p w14:paraId="239678DB" w14:textId="77777777" w:rsidR="00C37975" w:rsidRPr="008B08A4" w:rsidRDefault="00C37975" w:rsidP="003B2BFF">
      <w:pPr>
        <w:spacing w:line="312" w:lineRule="auto"/>
        <w:ind w:firstLine="720"/>
        <w:jc w:val="both"/>
      </w:pPr>
      <w:r w:rsidRPr="008B08A4">
        <w:t xml:space="preserve"> </w:t>
      </w:r>
      <w:r w:rsidRPr="008B08A4">
        <w:rPr>
          <w:b/>
        </w:rPr>
        <w:t>7. Sprendimo projekto rengimo metu gauti specialistų vertinimai ir išvados</w:t>
      </w:r>
    </w:p>
    <w:p w14:paraId="5EA731F0" w14:textId="77777777" w:rsidR="00C37975" w:rsidRPr="008B08A4" w:rsidRDefault="00C37975" w:rsidP="003B2BFF">
      <w:pPr>
        <w:spacing w:line="312" w:lineRule="auto"/>
        <w:ind w:firstLine="720"/>
        <w:jc w:val="both"/>
      </w:pPr>
      <w:r w:rsidRPr="008B08A4">
        <w:t xml:space="preserve">Negauta. </w:t>
      </w:r>
    </w:p>
    <w:p w14:paraId="4F33BE3F" w14:textId="77777777" w:rsidR="00C37975" w:rsidRPr="008B08A4" w:rsidRDefault="00C37975" w:rsidP="003B2BFF">
      <w:pPr>
        <w:spacing w:line="312" w:lineRule="auto"/>
        <w:ind w:firstLine="720"/>
        <w:jc w:val="both"/>
        <w:rPr>
          <w:b/>
        </w:rPr>
      </w:pPr>
      <w:r w:rsidRPr="008B08A4">
        <w:rPr>
          <w:b/>
        </w:rPr>
        <w:t>8. Kiti reikalingi pagrindimai, skaičiavimai ir paaiškinimai</w:t>
      </w:r>
    </w:p>
    <w:p w14:paraId="0F164C9C" w14:textId="43722944" w:rsidR="00C37975" w:rsidRPr="008B08A4" w:rsidRDefault="00BC2652" w:rsidP="003B2BFF">
      <w:pPr>
        <w:spacing w:line="312" w:lineRule="auto"/>
        <w:ind w:firstLine="720"/>
        <w:jc w:val="both"/>
      </w:pPr>
      <w:r w:rsidRPr="008B08A4">
        <w:t>Nėra.</w:t>
      </w:r>
    </w:p>
    <w:p w14:paraId="6585A85A" w14:textId="77777777" w:rsidR="00C37975" w:rsidRPr="008B08A4" w:rsidRDefault="00C37975" w:rsidP="003B2BFF">
      <w:pPr>
        <w:spacing w:line="312" w:lineRule="auto"/>
        <w:ind w:firstLine="720"/>
        <w:jc w:val="both"/>
      </w:pPr>
      <w:r w:rsidRPr="008B08A4">
        <w:rPr>
          <w:b/>
        </w:rPr>
        <w:t>9. Sprendimo projekto iniciatoriai ir rengėjai, pranešėjas</w:t>
      </w:r>
      <w:r w:rsidRPr="008B08A4">
        <w:t xml:space="preserve">             </w:t>
      </w:r>
    </w:p>
    <w:p w14:paraId="539880ED" w14:textId="0C045947" w:rsidR="00C37975" w:rsidRPr="008B08A4" w:rsidRDefault="00C37975" w:rsidP="003B2BFF">
      <w:pPr>
        <w:pStyle w:val="Betarp"/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B08A4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1F1879" w:rsidRPr="008B08A4">
        <w:rPr>
          <w:rFonts w:ascii="Times New Roman" w:hAnsi="Times New Roman"/>
          <w:sz w:val="24"/>
          <w:szCs w:val="24"/>
        </w:rPr>
        <w:t>Kultūros ir turizmo skyrius</w:t>
      </w:r>
      <w:r w:rsidRPr="008B08A4">
        <w:rPr>
          <w:rFonts w:ascii="Times New Roman" w:hAnsi="Times New Roman"/>
          <w:sz w:val="24"/>
          <w:szCs w:val="24"/>
        </w:rPr>
        <w:t>.</w:t>
      </w:r>
    </w:p>
    <w:p w14:paraId="1C96E415" w14:textId="5C8DE98D" w:rsidR="00C37975" w:rsidRPr="008B08A4" w:rsidRDefault="00C37975" w:rsidP="003B2BFF">
      <w:pPr>
        <w:tabs>
          <w:tab w:val="left" w:pos="284"/>
        </w:tabs>
        <w:spacing w:line="312" w:lineRule="auto"/>
        <w:ind w:firstLine="720"/>
        <w:jc w:val="both"/>
      </w:pPr>
      <w:r w:rsidRPr="008B08A4">
        <w:t>Rengėjas – Severina Šeštokaitė, Kultūros</w:t>
      </w:r>
      <w:r w:rsidR="00B703FB" w:rsidRPr="008B08A4">
        <w:t xml:space="preserve"> ir </w:t>
      </w:r>
      <w:r w:rsidRPr="008B08A4">
        <w:t>turizmo skyriaus vyriausioji specialistė.</w:t>
      </w:r>
    </w:p>
    <w:p w14:paraId="63B8C741" w14:textId="09E5EFF9" w:rsidR="00C37975" w:rsidRPr="008B08A4" w:rsidRDefault="00C37975" w:rsidP="003B2BFF">
      <w:pPr>
        <w:tabs>
          <w:tab w:val="left" w:pos="284"/>
        </w:tabs>
        <w:spacing w:line="312" w:lineRule="auto"/>
        <w:ind w:firstLine="720"/>
        <w:jc w:val="both"/>
      </w:pPr>
      <w:r w:rsidRPr="008B08A4">
        <w:t xml:space="preserve">Pranešėjas – </w:t>
      </w:r>
      <w:r w:rsidR="00B703FB" w:rsidRPr="008B08A4">
        <w:t>Inga Eidrigevičienė</w:t>
      </w:r>
      <w:r w:rsidRPr="008B08A4">
        <w:t>, Kultūros</w:t>
      </w:r>
      <w:r w:rsidR="00B703FB" w:rsidRPr="008B08A4">
        <w:t xml:space="preserve"> ir</w:t>
      </w:r>
      <w:r w:rsidRPr="008B08A4">
        <w:t xml:space="preserve"> turizmo skyriaus vedėja.</w:t>
      </w:r>
    </w:p>
    <w:p w14:paraId="42C0E959" w14:textId="77777777" w:rsidR="00C37975" w:rsidRPr="008B08A4" w:rsidRDefault="00C37975" w:rsidP="00C37975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8B08A4">
        <w:rPr>
          <w:b/>
        </w:rPr>
        <w:br w:type="page"/>
      </w:r>
    </w:p>
    <w:p w14:paraId="7DC4C1E9" w14:textId="77777777" w:rsidR="00C37975" w:rsidRPr="008B08A4" w:rsidRDefault="00C37975" w:rsidP="00C37975">
      <w:pPr>
        <w:overflowPunct w:val="0"/>
        <w:autoSpaceDE w:val="0"/>
        <w:autoSpaceDN w:val="0"/>
        <w:adjustRightInd w:val="0"/>
        <w:ind w:left="7371"/>
        <w:rPr>
          <w:b/>
        </w:rPr>
      </w:pPr>
      <w:r w:rsidRPr="008B08A4">
        <w:rPr>
          <w:b/>
        </w:rPr>
        <w:lastRenderedPageBreak/>
        <w:t xml:space="preserve">Projekto </w:t>
      </w:r>
    </w:p>
    <w:p w14:paraId="00500BE6" w14:textId="77777777" w:rsidR="00C37975" w:rsidRPr="008B08A4" w:rsidRDefault="00C37975" w:rsidP="00C37975">
      <w:pPr>
        <w:overflowPunct w:val="0"/>
        <w:autoSpaceDE w:val="0"/>
        <w:autoSpaceDN w:val="0"/>
        <w:adjustRightInd w:val="0"/>
        <w:ind w:left="7371"/>
        <w:rPr>
          <w:b/>
        </w:rPr>
      </w:pPr>
      <w:r w:rsidRPr="008B08A4">
        <w:rPr>
          <w:b/>
        </w:rPr>
        <w:t>lyginamasis variantas</w:t>
      </w:r>
    </w:p>
    <w:p w14:paraId="19E51A99" w14:textId="77777777" w:rsidR="00C37975" w:rsidRPr="008B08A4" w:rsidRDefault="00C37975" w:rsidP="00C37975">
      <w:pPr>
        <w:overflowPunct w:val="0"/>
        <w:autoSpaceDE w:val="0"/>
        <w:autoSpaceDN w:val="0"/>
        <w:adjustRightInd w:val="0"/>
        <w:ind w:left="7371"/>
        <w:rPr>
          <w:b/>
        </w:rPr>
      </w:pPr>
    </w:p>
    <w:p w14:paraId="6EB28A06" w14:textId="77777777" w:rsidR="005C1638" w:rsidRPr="008B08A4" w:rsidRDefault="005C1638" w:rsidP="005C1638">
      <w:pPr>
        <w:jc w:val="center"/>
      </w:pPr>
      <w:r w:rsidRPr="008B08A4">
        <w:rPr>
          <w:noProof/>
        </w:rPr>
        <w:drawing>
          <wp:inline distT="0" distB="0" distL="0" distR="0" wp14:anchorId="7F7FF364" wp14:editId="6AA94F38">
            <wp:extent cx="678180" cy="678180"/>
            <wp:effectExtent l="0" t="0" r="0" b="0"/>
            <wp:docPr id="1286222620" name="Paveikslėlis 1286222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60589" w14:textId="77777777" w:rsidR="005C1638" w:rsidRPr="008B08A4" w:rsidRDefault="005C1638" w:rsidP="005C1638">
      <w:pPr>
        <w:pStyle w:val="Antrat"/>
        <w:rPr>
          <w:sz w:val="24"/>
          <w:szCs w:val="24"/>
        </w:rPr>
      </w:pPr>
      <w:r w:rsidRPr="008B08A4">
        <w:rPr>
          <w:sz w:val="24"/>
          <w:szCs w:val="24"/>
        </w:rPr>
        <w:t>ANYKŠČIŲ RAJONO SAVIVALDYBĖS</w:t>
      </w:r>
    </w:p>
    <w:p w14:paraId="2EEF2E44" w14:textId="77777777" w:rsidR="005C1638" w:rsidRPr="008B08A4" w:rsidRDefault="005C1638" w:rsidP="005C1638">
      <w:pPr>
        <w:jc w:val="center"/>
        <w:rPr>
          <w:b/>
        </w:rPr>
      </w:pPr>
      <w:r w:rsidRPr="008B08A4">
        <w:rPr>
          <w:b/>
        </w:rPr>
        <w:t>TARYBA</w:t>
      </w:r>
    </w:p>
    <w:p w14:paraId="1A7077B4" w14:textId="77777777" w:rsidR="005C1638" w:rsidRPr="008B08A4" w:rsidRDefault="005C1638" w:rsidP="003B2BFF">
      <w:pPr>
        <w:rPr>
          <w:b/>
        </w:rPr>
      </w:pPr>
    </w:p>
    <w:p w14:paraId="67ACECE2" w14:textId="77777777" w:rsidR="005C1638" w:rsidRPr="008B08A4" w:rsidRDefault="005C1638" w:rsidP="005C1638">
      <w:pPr>
        <w:jc w:val="center"/>
        <w:rPr>
          <w:b/>
        </w:rPr>
      </w:pPr>
      <w:r w:rsidRPr="008B08A4">
        <w:rPr>
          <w:b/>
        </w:rPr>
        <w:t>SPRENDIMAS</w:t>
      </w:r>
    </w:p>
    <w:p w14:paraId="700898A7" w14:textId="77777777" w:rsidR="005C1638" w:rsidRPr="008B08A4" w:rsidRDefault="005C1638" w:rsidP="005C1638">
      <w:pPr>
        <w:jc w:val="center"/>
        <w:rPr>
          <w:b/>
        </w:rPr>
      </w:pPr>
      <w:r w:rsidRPr="008B08A4">
        <w:rPr>
          <w:b/>
          <w:caps/>
        </w:rPr>
        <w:t>DĖL ANYKŠČIŲ RAJONO SAVIVALDYBĖS TARYBOS 2023 M. RUGSĖJO 28 D. SPRENDIMO NR. 1-TS-275 „</w:t>
      </w:r>
      <w:r w:rsidRPr="008B08A4">
        <w:rPr>
          <w:b/>
          <w:caps/>
        </w:rPr>
        <w:fldChar w:fldCharType="begin"/>
      </w:r>
      <w:r w:rsidRPr="008B08A4">
        <w:rPr>
          <w:b/>
          <w:caps/>
        </w:rPr>
        <w:instrText xml:space="preserve"> FILLIN "Pavadinimas" \* MERGEFORMAT </w:instrText>
      </w:r>
      <w:r w:rsidRPr="008B08A4">
        <w:rPr>
          <w:b/>
          <w:caps/>
        </w:rPr>
        <w:fldChar w:fldCharType="separate"/>
      </w:r>
      <w:r w:rsidRPr="008B08A4">
        <w:rPr>
          <w:b/>
          <w:caps/>
        </w:rPr>
        <w:t xml:space="preserve">dėl ANYKŠČIŲ RAJONO SAVIVALDYBĖS KULTŪROS TARYBOS NUOSTATŲ PATVIRTINIMO ir </w:t>
      </w:r>
      <w:r w:rsidRPr="008B08A4">
        <w:rPr>
          <w:b/>
        </w:rPr>
        <w:fldChar w:fldCharType="end"/>
      </w:r>
      <w:r w:rsidRPr="008B08A4">
        <w:rPr>
          <w:b/>
        </w:rPr>
        <w:t>ANYKŠČIŲ RAJONO SAVIVALDYBĖS KULTŪROS TARYBOS SUDARYMO“ PAKEITIMO</w:t>
      </w:r>
    </w:p>
    <w:p w14:paraId="14D536DB" w14:textId="77777777" w:rsidR="005C1638" w:rsidRPr="008B08A4" w:rsidRDefault="005C1638" w:rsidP="005C1638">
      <w:pPr>
        <w:jc w:val="center"/>
      </w:pPr>
    </w:p>
    <w:p w14:paraId="52A63085" w14:textId="1FB7B47E" w:rsidR="005C1638" w:rsidRPr="008B08A4" w:rsidRDefault="00000000" w:rsidP="005C1638">
      <w:pPr>
        <w:jc w:val="center"/>
      </w:pPr>
      <w:fldSimple w:instr=" FILLIN &quot;data&quot; \* MERGEFORMAT ">
        <w:r w:rsidR="005C1638" w:rsidRPr="008B08A4">
          <w:t xml:space="preserve">2024 m. rugsėjo </w:t>
        </w:r>
        <w:r w:rsidR="003B2BFF">
          <w:t>26</w:t>
        </w:r>
        <w:r w:rsidR="005C1638" w:rsidRPr="008B08A4">
          <w:t xml:space="preserve"> d.</w:t>
        </w:r>
      </w:fldSimple>
      <w:r w:rsidR="005C1638" w:rsidRPr="008B08A4">
        <w:t xml:space="preserve"> Nr. 1-T-</w:t>
      </w:r>
      <w:r w:rsidR="003B2BFF">
        <w:t>285</w:t>
      </w:r>
      <w:r w:rsidR="005C1638" w:rsidRPr="008B08A4">
        <w:fldChar w:fldCharType="begin"/>
      </w:r>
      <w:r w:rsidR="005C1638" w:rsidRPr="008B08A4">
        <w:instrText xml:space="preserve"> FILLIN "indeksas" \* MERGEFORMAT </w:instrText>
      </w:r>
      <w:r w:rsidR="005C1638" w:rsidRPr="008B08A4">
        <w:fldChar w:fldCharType="end"/>
      </w:r>
    </w:p>
    <w:p w14:paraId="4CA04AAA" w14:textId="77777777" w:rsidR="005C1638" w:rsidRPr="008B08A4" w:rsidRDefault="005C1638" w:rsidP="005C1638">
      <w:pPr>
        <w:jc w:val="center"/>
        <w:rPr>
          <w:b/>
        </w:rPr>
      </w:pPr>
      <w:r w:rsidRPr="008B08A4">
        <w:t>Anykščiai</w:t>
      </w:r>
    </w:p>
    <w:p w14:paraId="3C5D2843" w14:textId="77777777" w:rsidR="005C1638" w:rsidRPr="008B08A4" w:rsidRDefault="005C1638" w:rsidP="005C1638">
      <w:pPr>
        <w:ind w:firstLine="720"/>
        <w:jc w:val="center"/>
      </w:pPr>
    </w:p>
    <w:p w14:paraId="5CDE5746" w14:textId="1B76777B" w:rsidR="005C1638" w:rsidRPr="008B08A4" w:rsidRDefault="005C1638" w:rsidP="005C1638">
      <w:pPr>
        <w:spacing w:line="360" w:lineRule="auto"/>
        <w:ind w:firstLine="720"/>
        <w:jc w:val="both"/>
      </w:pPr>
      <w:r w:rsidRPr="008B08A4">
        <w:t xml:space="preserve">Vadovaudamasi Lietuvos Respublikos vietos savivaldos įstatymo 6 straipsnio 13 punktu, </w:t>
      </w:r>
      <w:r w:rsidRPr="008B08A4">
        <w:rPr>
          <w:bCs/>
        </w:rPr>
        <w:t>15</w:t>
      </w:r>
      <w:r w:rsidRPr="008B08A4">
        <w:rPr>
          <w:bCs/>
          <w:highlight w:val="yellow"/>
        </w:rPr>
        <w:t xml:space="preserve"> </w:t>
      </w:r>
      <w:r w:rsidRPr="008B08A4">
        <w:rPr>
          <w:bCs/>
        </w:rPr>
        <w:t xml:space="preserve">straipsnio 2 dalies 4 punktu, 16 straipsnio 1 dalimi, atsižvelgdama Tomo Ivanausko 2024 m. kovo 4 d. </w:t>
      </w:r>
      <w:r w:rsidR="00DD76F3" w:rsidRPr="008B08A4">
        <w:rPr>
          <w:bCs/>
        </w:rPr>
        <w:t>raštą „Dėl narystės kultūros taryboje"</w:t>
      </w:r>
      <w:r w:rsidRPr="008B08A4">
        <w:rPr>
          <w:bCs/>
        </w:rPr>
        <w:t xml:space="preserve">, Anykščių rajono savivaldybės administracijos direktoriaus 2024 m. rugsėjo </w:t>
      </w:r>
      <w:r w:rsidR="00A63EC7" w:rsidRPr="008B08A4">
        <w:rPr>
          <w:bCs/>
        </w:rPr>
        <w:t>9</w:t>
      </w:r>
      <w:r w:rsidRPr="008B08A4">
        <w:rPr>
          <w:bCs/>
        </w:rPr>
        <w:t xml:space="preserve"> d. raštą </w:t>
      </w:r>
      <w:r w:rsidR="00A63EC7" w:rsidRPr="008B08A4">
        <w:rPr>
          <w:bCs/>
        </w:rPr>
        <w:t xml:space="preserve">Nr. 1-SD-2687 (6.18E) </w:t>
      </w:r>
      <w:r w:rsidRPr="008B08A4">
        <w:rPr>
          <w:bCs/>
        </w:rPr>
        <w:t>„Dėl atstovo delegavimo“</w:t>
      </w:r>
      <w:r w:rsidRPr="008B08A4">
        <w:t>, Anykščių rajono savivaldybės taryba n u s p r e n d ž i a:</w:t>
      </w:r>
    </w:p>
    <w:p w14:paraId="58C6F677" w14:textId="77777777" w:rsidR="005C1638" w:rsidRDefault="005C1638" w:rsidP="00655892">
      <w:pPr>
        <w:tabs>
          <w:tab w:val="left" w:pos="990"/>
        </w:tabs>
        <w:spacing w:line="360" w:lineRule="auto"/>
        <w:ind w:firstLine="720"/>
        <w:jc w:val="both"/>
      </w:pPr>
      <w:r w:rsidRPr="008B08A4">
        <w:t>Pakeisti Anykščių rajono savivaldybės kultūros tarybos sudėtį, patvirtintą Anykščių rajono savivaldybės tarybos 2023 m. rugsėjo 28 d. sprendimu Nr. 1-TS-275 „Dėl Anykščių rajono savivaldybės kultūros tarybos nuostatų patvirtinimo ir Anykščių rajono savivaldybės kultūros tarybos sudarymo“:</w:t>
      </w:r>
    </w:p>
    <w:p w14:paraId="644B4EE1" w14:textId="77777777" w:rsidR="00986E78" w:rsidRDefault="00986E78" w:rsidP="00986E78">
      <w:pPr>
        <w:pStyle w:val="Sraopastraipa"/>
        <w:numPr>
          <w:ilvl w:val="0"/>
          <w:numId w:val="26"/>
        </w:numPr>
        <w:tabs>
          <w:tab w:val="left" w:pos="1350"/>
        </w:tabs>
        <w:spacing w:line="360" w:lineRule="auto"/>
        <w:jc w:val="both"/>
      </w:pPr>
      <w:r>
        <w:t>pripažinti 4 punktą netekusiu galios;</w:t>
      </w:r>
    </w:p>
    <w:p w14:paraId="7383EDA0" w14:textId="07DC5B28" w:rsidR="00873E3C" w:rsidRDefault="00873E3C" w:rsidP="00873E3C">
      <w:pPr>
        <w:tabs>
          <w:tab w:val="left" w:pos="1350"/>
        </w:tabs>
        <w:spacing w:line="360" w:lineRule="auto"/>
        <w:jc w:val="both"/>
      </w:pPr>
      <w:r>
        <w:t>„</w:t>
      </w:r>
      <w:r w:rsidRPr="00873E3C">
        <w:rPr>
          <w:strike/>
        </w:rPr>
        <w:t>4. Tomas Ivanauskas, Lietuvos Respublikos kultūros etašė Ukrainoje ir Sakartvele (jam sutikus).</w:t>
      </w:r>
      <w:r>
        <w:t>“</w:t>
      </w:r>
    </w:p>
    <w:p w14:paraId="381DF092" w14:textId="77777777" w:rsidR="00986E78" w:rsidRPr="008B08A4" w:rsidRDefault="00986E78" w:rsidP="00986E78">
      <w:pPr>
        <w:pStyle w:val="Sraopastraipa"/>
        <w:numPr>
          <w:ilvl w:val="0"/>
          <w:numId w:val="26"/>
        </w:numPr>
        <w:tabs>
          <w:tab w:val="left" w:pos="1350"/>
        </w:tabs>
        <w:spacing w:line="360" w:lineRule="auto"/>
        <w:jc w:val="both"/>
      </w:pPr>
      <w:r>
        <w:t>pakeisti 5 punktą ir jį išdėstyti taip:</w:t>
      </w:r>
    </w:p>
    <w:p w14:paraId="6FA2DAEA" w14:textId="4931A52E" w:rsidR="00986E78" w:rsidRPr="008B08A4" w:rsidRDefault="00986E78" w:rsidP="00986E78">
      <w:pPr>
        <w:tabs>
          <w:tab w:val="left" w:pos="1350"/>
        </w:tabs>
        <w:spacing w:line="360" w:lineRule="auto"/>
        <w:jc w:val="both"/>
      </w:pPr>
      <w:r w:rsidRPr="008B08A4">
        <w:t>„</w:t>
      </w:r>
      <w:r w:rsidRPr="00267D91">
        <w:t>5.</w:t>
      </w:r>
      <w:r>
        <w:t xml:space="preserve"> </w:t>
      </w:r>
      <w:r w:rsidRPr="00986E78">
        <w:rPr>
          <w:strike/>
        </w:rPr>
        <w:t>Kristina Jakubauskaitė-Veršelienė, Kultūros, turizmo ir komunikacijos skyriaus vedėja (deleguota).</w:t>
      </w:r>
      <w:r w:rsidR="004733CD">
        <w:t xml:space="preserve"> </w:t>
      </w:r>
      <w:r w:rsidRPr="00986E78">
        <w:rPr>
          <w:b/>
          <w:bCs/>
        </w:rPr>
        <w:t>Inga Eidrigevičienė, Kultūros ir turizmo skyriaus vedėja (deleguota).</w:t>
      </w:r>
      <w:r w:rsidRPr="008B08A4">
        <w:t>“</w:t>
      </w:r>
    </w:p>
    <w:p w14:paraId="1A354457" w14:textId="735C37A0" w:rsidR="00986E78" w:rsidRDefault="00A148DD" w:rsidP="00986E78">
      <w:pPr>
        <w:pStyle w:val="Sraopastraipa"/>
        <w:numPr>
          <w:ilvl w:val="0"/>
          <w:numId w:val="26"/>
        </w:numPr>
        <w:tabs>
          <w:tab w:val="left" w:pos="1350"/>
        </w:tabs>
        <w:spacing w:line="360" w:lineRule="auto"/>
        <w:jc w:val="both"/>
      </w:pPr>
      <w:r>
        <w:t>b</w:t>
      </w:r>
      <w:r w:rsidR="00986E78">
        <w:t>uvusį 3 punktą laikyti 4 punktu;</w:t>
      </w:r>
    </w:p>
    <w:p w14:paraId="54CD71A9" w14:textId="688E4C10" w:rsidR="00C062CA" w:rsidRDefault="00C062CA" w:rsidP="00986E78">
      <w:pPr>
        <w:pStyle w:val="Sraopastraipa"/>
        <w:numPr>
          <w:ilvl w:val="0"/>
          <w:numId w:val="26"/>
        </w:numPr>
        <w:tabs>
          <w:tab w:val="left" w:pos="1350"/>
        </w:tabs>
        <w:spacing w:line="360" w:lineRule="auto"/>
        <w:jc w:val="both"/>
      </w:pPr>
      <w:r>
        <w:t>buvusį 5 punktą laikyti 3 punktu;</w:t>
      </w:r>
    </w:p>
    <w:p w14:paraId="70F43968" w14:textId="249B155E" w:rsidR="00986E78" w:rsidRPr="008B08A4" w:rsidRDefault="00A148DD" w:rsidP="00986E78">
      <w:pPr>
        <w:pStyle w:val="Sraopastraipa"/>
        <w:numPr>
          <w:ilvl w:val="0"/>
          <w:numId w:val="26"/>
        </w:numPr>
        <w:tabs>
          <w:tab w:val="left" w:pos="1350"/>
        </w:tabs>
        <w:spacing w:line="360" w:lineRule="auto"/>
        <w:jc w:val="both"/>
      </w:pPr>
      <w:r>
        <w:t>b</w:t>
      </w:r>
      <w:r w:rsidR="00986E78">
        <w:t>uvusius 6–16 punktus laikyti 5–15 punktais.</w:t>
      </w:r>
    </w:p>
    <w:p w14:paraId="2DB98DA5" w14:textId="77777777" w:rsidR="005C1638" w:rsidRPr="008B08A4" w:rsidRDefault="005C1638" w:rsidP="00B76ADC">
      <w:pPr>
        <w:spacing w:line="360" w:lineRule="auto"/>
        <w:ind w:firstLine="720"/>
        <w:jc w:val="both"/>
        <w:rPr>
          <w:color w:val="000000" w:themeColor="text1"/>
        </w:rPr>
      </w:pPr>
      <w:r w:rsidRPr="008B08A4">
        <w:t xml:space="preserve">Šis sprendimas skelbiamas Teisės aktų registre ir Anykščių rajono savivaldybės interneto svetainėje </w:t>
      </w:r>
      <w:hyperlink r:id="rId7" w:history="1">
        <w:r w:rsidRPr="008B08A4">
          <w:rPr>
            <w:rStyle w:val="Hipersaitas"/>
            <w:color w:val="000000" w:themeColor="text1"/>
            <w:u w:val="none"/>
          </w:rPr>
          <w:t>www.anyksciai.lt</w:t>
        </w:r>
      </w:hyperlink>
      <w:r w:rsidRPr="008B08A4">
        <w:rPr>
          <w:color w:val="000000" w:themeColor="text1"/>
        </w:rPr>
        <w:t>.</w:t>
      </w:r>
    </w:p>
    <w:p w14:paraId="427BC9C9" w14:textId="77777777" w:rsidR="005C1638" w:rsidRPr="008B08A4" w:rsidRDefault="005C1638" w:rsidP="005C1638">
      <w:pPr>
        <w:jc w:val="both"/>
      </w:pPr>
    </w:p>
    <w:p w14:paraId="0BFBA550" w14:textId="73C4A40D" w:rsidR="00701715" w:rsidRPr="00493E0E" w:rsidRDefault="005C1638" w:rsidP="00777705">
      <w:pPr>
        <w:tabs>
          <w:tab w:val="right" w:pos="9638"/>
        </w:tabs>
      </w:pPr>
      <w:r w:rsidRPr="008B08A4">
        <w:t>Meras</w:t>
      </w:r>
      <w:r w:rsidRPr="008B08A4">
        <w:tab/>
        <w:t>Kęstutis Tubis</w:t>
      </w:r>
    </w:p>
    <w:sectPr w:rsidR="00701715" w:rsidRPr="00493E0E" w:rsidSect="003B2BF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47462"/>
    <w:multiLevelType w:val="hybridMultilevel"/>
    <w:tmpl w:val="806E620E"/>
    <w:lvl w:ilvl="0" w:tplc="D69EF570">
      <w:start w:val="1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176636"/>
    <w:multiLevelType w:val="hybridMultilevel"/>
    <w:tmpl w:val="46B87B24"/>
    <w:lvl w:ilvl="0" w:tplc="420638E6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23D0F"/>
    <w:multiLevelType w:val="hybridMultilevel"/>
    <w:tmpl w:val="E5384ABA"/>
    <w:lvl w:ilvl="0" w:tplc="86E22F5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160DE5"/>
    <w:multiLevelType w:val="hybridMultilevel"/>
    <w:tmpl w:val="E3F023E2"/>
    <w:lvl w:ilvl="0" w:tplc="7F624240">
      <w:start w:val="20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A29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106634"/>
    <w:multiLevelType w:val="hybridMultilevel"/>
    <w:tmpl w:val="3B768C88"/>
    <w:lvl w:ilvl="0" w:tplc="FFFFFFFF">
      <w:start w:val="1"/>
      <w:numFmt w:val="decimal"/>
      <w:lvlText w:val="%1."/>
      <w:lvlJc w:val="left"/>
      <w:pPr>
        <w:ind w:left="1455" w:hanging="1035"/>
      </w:pPr>
    </w:lvl>
    <w:lvl w:ilvl="1" w:tplc="FFFFFFFF">
      <w:start w:val="1"/>
      <w:numFmt w:val="lowerLetter"/>
      <w:lvlText w:val="%2."/>
      <w:lvlJc w:val="left"/>
      <w:pPr>
        <w:ind w:left="1500" w:hanging="360"/>
      </w:pPr>
    </w:lvl>
    <w:lvl w:ilvl="2" w:tplc="FFFFFFFF">
      <w:start w:val="1"/>
      <w:numFmt w:val="lowerRoman"/>
      <w:lvlText w:val="%3."/>
      <w:lvlJc w:val="right"/>
      <w:pPr>
        <w:ind w:left="2220" w:hanging="180"/>
      </w:pPr>
    </w:lvl>
    <w:lvl w:ilvl="3" w:tplc="FFFFFFFF">
      <w:start w:val="1"/>
      <w:numFmt w:val="decimal"/>
      <w:lvlText w:val="%4."/>
      <w:lvlJc w:val="left"/>
      <w:pPr>
        <w:ind w:left="2940" w:hanging="360"/>
      </w:pPr>
    </w:lvl>
    <w:lvl w:ilvl="4" w:tplc="FFFFFFFF">
      <w:start w:val="1"/>
      <w:numFmt w:val="lowerLetter"/>
      <w:lvlText w:val="%5."/>
      <w:lvlJc w:val="left"/>
      <w:pPr>
        <w:ind w:left="3660" w:hanging="360"/>
      </w:pPr>
    </w:lvl>
    <w:lvl w:ilvl="5" w:tplc="FFFFFFFF">
      <w:start w:val="1"/>
      <w:numFmt w:val="lowerRoman"/>
      <w:lvlText w:val="%6."/>
      <w:lvlJc w:val="right"/>
      <w:pPr>
        <w:ind w:left="4380" w:hanging="180"/>
      </w:pPr>
    </w:lvl>
    <w:lvl w:ilvl="6" w:tplc="FFFFFFFF">
      <w:start w:val="1"/>
      <w:numFmt w:val="decimal"/>
      <w:lvlText w:val="%7."/>
      <w:lvlJc w:val="left"/>
      <w:pPr>
        <w:ind w:left="5100" w:hanging="360"/>
      </w:pPr>
    </w:lvl>
    <w:lvl w:ilvl="7" w:tplc="FFFFFFFF">
      <w:start w:val="1"/>
      <w:numFmt w:val="lowerLetter"/>
      <w:lvlText w:val="%8."/>
      <w:lvlJc w:val="left"/>
      <w:pPr>
        <w:ind w:left="5820" w:hanging="360"/>
      </w:pPr>
    </w:lvl>
    <w:lvl w:ilvl="8" w:tplc="FFFFFFFF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0491C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116EF8"/>
    <w:multiLevelType w:val="hybridMultilevel"/>
    <w:tmpl w:val="4BF0B70A"/>
    <w:lvl w:ilvl="0" w:tplc="6130C39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82F7C"/>
    <w:multiLevelType w:val="hybridMultilevel"/>
    <w:tmpl w:val="AB8CB0B6"/>
    <w:lvl w:ilvl="0" w:tplc="0427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41C95"/>
    <w:multiLevelType w:val="hybridMultilevel"/>
    <w:tmpl w:val="554CC8BC"/>
    <w:lvl w:ilvl="0" w:tplc="14485F02">
      <w:start w:val="1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3A0029B"/>
    <w:multiLevelType w:val="hybridMultilevel"/>
    <w:tmpl w:val="AAE21B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22FCC"/>
    <w:multiLevelType w:val="hybridMultilevel"/>
    <w:tmpl w:val="EFE233A2"/>
    <w:lvl w:ilvl="0" w:tplc="E3C6B5A8">
      <w:start w:val="1"/>
      <w:numFmt w:val="decimal"/>
      <w:lvlText w:val="%1."/>
      <w:lvlJc w:val="left"/>
      <w:pPr>
        <w:ind w:left="1455" w:hanging="1035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7496DB3"/>
    <w:multiLevelType w:val="hybridMultilevel"/>
    <w:tmpl w:val="88D4CB72"/>
    <w:lvl w:ilvl="0" w:tplc="9DA8D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B017D"/>
    <w:multiLevelType w:val="hybridMultilevel"/>
    <w:tmpl w:val="3B768C88"/>
    <w:lvl w:ilvl="0" w:tplc="FFFFFFFF">
      <w:start w:val="1"/>
      <w:numFmt w:val="decimal"/>
      <w:lvlText w:val="%1."/>
      <w:lvlJc w:val="left"/>
      <w:pPr>
        <w:ind w:left="1455" w:hanging="1035"/>
      </w:pPr>
    </w:lvl>
    <w:lvl w:ilvl="1" w:tplc="FFFFFFFF">
      <w:start w:val="1"/>
      <w:numFmt w:val="lowerLetter"/>
      <w:lvlText w:val="%2."/>
      <w:lvlJc w:val="left"/>
      <w:pPr>
        <w:ind w:left="1500" w:hanging="360"/>
      </w:pPr>
    </w:lvl>
    <w:lvl w:ilvl="2" w:tplc="FFFFFFFF">
      <w:start w:val="1"/>
      <w:numFmt w:val="lowerRoman"/>
      <w:lvlText w:val="%3."/>
      <w:lvlJc w:val="right"/>
      <w:pPr>
        <w:ind w:left="2220" w:hanging="180"/>
      </w:pPr>
    </w:lvl>
    <w:lvl w:ilvl="3" w:tplc="FFFFFFFF">
      <w:start w:val="1"/>
      <w:numFmt w:val="decimal"/>
      <w:lvlText w:val="%4."/>
      <w:lvlJc w:val="left"/>
      <w:pPr>
        <w:ind w:left="2940" w:hanging="360"/>
      </w:pPr>
    </w:lvl>
    <w:lvl w:ilvl="4" w:tplc="FFFFFFFF">
      <w:start w:val="1"/>
      <w:numFmt w:val="lowerLetter"/>
      <w:lvlText w:val="%5."/>
      <w:lvlJc w:val="left"/>
      <w:pPr>
        <w:ind w:left="3660" w:hanging="360"/>
      </w:pPr>
    </w:lvl>
    <w:lvl w:ilvl="5" w:tplc="FFFFFFFF">
      <w:start w:val="1"/>
      <w:numFmt w:val="lowerRoman"/>
      <w:lvlText w:val="%6."/>
      <w:lvlJc w:val="right"/>
      <w:pPr>
        <w:ind w:left="4380" w:hanging="180"/>
      </w:pPr>
    </w:lvl>
    <w:lvl w:ilvl="6" w:tplc="FFFFFFFF">
      <w:start w:val="1"/>
      <w:numFmt w:val="decimal"/>
      <w:lvlText w:val="%7."/>
      <w:lvlJc w:val="left"/>
      <w:pPr>
        <w:ind w:left="5100" w:hanging="360"/>
      </w:pPr>
    </w:lvl>
    <w:lvl w:ilvl="7" w:tplc="FFFFFFFF">
      <w:start w:val="1"/>
      <w:numFmt w:val="lowerLetter"/>
      <w:lvlText w:val="%8."/>
      <w:lvlJc w:val="left"/>
      <w:pPr>
        <w:ind w:left="5820" w:hanging="360"/>
      </w:pPr>
    </w:lvl>
    <w:lvl w:ilvl="8" w:tplc="FFFFFFFF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CB45B7E"/>
    <w:multiLevelType w:val="hybridMultilevel"/>
    <w:tmpl w:val="57E676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F2265"/>
    <w:multiLevelType w:val="hybridMultilevel"/>
    <w:tmpl w:val="5510D078"/>
    <w:lvl w:ilvl="0" w:tplc="49E68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B7DBF"/>
    <w:multiLevelType w:val="hybridMultilevel"/>
    <w:tmpl w:val="B110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828FD"/>
    <w:multiLevelType w:val="multilevel"/>
    <w:tmpl w:val="07CEB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6AF20FD"/>
    <w:multiLevelType w:val="hybridMultilevel"/>
    <w:tmpl w:val="A6FC9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34335"/>
    <w:multiLevelType w:val="multilevel"/>
    <w:tmpl w:val="372600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AD21434"/>
    <w:multiLevelType w:val="hybridMultilevel"/>
    <w:tmpl w:val="0DB8B2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676B3"/>
    <w:multiLevelType w:val="hybridMultilevel"/>
    <w:tmpl w:val="5B3EE5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356823">
    <w:abstractNumId w:val="8"/>
  </w:num>
  <w:num w:numId="2" w16cid:durableId="1425229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917317">
    <w:abstractNumId w:val="9"/>
  </w:num>
  <w:num w:numId="4" w16cid:durableId="146089861">
    <w:abstractNumId w:val="12"/>
  </w:num>
  <w:num w:numId="5" w16cid:durableId="1948193065">
    <w:abstractNumId w:val="8"/>
  </w:num>
  <w:num w:numId="6" w16cid:durableId="130827554">
    <w:abstractNumId w:val="13"/>
  </w:num>
  <w:num w:numId="7" w16cid:durableId="689599341">
    <w:abstractNumId w:val="3"/>
  </w:num>
  <w:num w:numId="8" w16cid:durableId="1854564531">
    <w:abstractNumId w:val="1"/>
  </w:num>
  <w:num w:numId="9" w16cid:durableId="308368724">
    <w:abstractNumId w:val="11"/>
  </w:num>
  <w:num w:numId="10" w16cid:durableId="414399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9888089">
    <w:abstractNumId w:val="0"/>
  </w:num>
  <w:num w:numId="12" w16cid:durableId="853689512">
    <w:abstractNumId w:val="10"/>
  </w:num>
  <w:num w:numId="13" w16cid:durableId="21016344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94662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4993986">
    <w:abstractNumId w:val="5"/>
  </w:num>
  <w:num w:numId="16" w16cid:durableId="382557734">
    <w:abstractNumId w:val="23"/>
  </w:num>
  <w:num w:numId="17" w16cid:durableId="1437561163">
    <w:abstractNumId w:val="7"/>
  </w:num>
  <w:num w:numId="18" w16cid:durableId="619917085">
    <w:abstractNumId w:val="2"/>
  </w:num>
  <w:num w:numId="19" w16cid:durableId="258103980">
    <w:abstractNumId w:val="22"/>
  </w:num>
  <w:num w:numId="20" w16cid:durableId="645010161">
    <w:abstractNumId w:val="15"/>
  </w:num>
  <w:num w:numId="21" w16cid:durableId="20151823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806937">
    <w:abstractNumId w:val="19"/>
  </w:num>
  <w:num w:numId="23" w16cid:durableId="194076420">
    <w:abstractNumId w:val="6"/>
  </w:num>
  <w:num w:numId="24" w16cid:durableId="1985499123">
    <w:abstractNumId w:val="20"/>
  </w:num>
  <w:num w:numId="25" w16cid:durableId="497699609">
    <w:abstractNumId w:val="17"/>
  </w:num>
  <w:num w:numId="26" w16cid:durableId="19979537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378"/>
    <w:rsid w:val="00013737"/>
    <w:rsid w:val="000177C9"/>
    <w:rsid w:val="000213FA"/>
    <w:rsid w:val="000217C1"/>
    <w:rsid w:val="00022464"/>
    <w:rsid w:val="00036F80"/>
    <w:rsid w:val="0006364D"/>
    <w:rsid w:val="00075D5D"/>
    <w:rsid w:val="00094A6B"/>
    <w:rsid w:val="000A4732"/>
    <w:rsid w:val="000B716F"/>
    <w:rsid w:val="000C3DB1"/>
    <w:rsid w:val="000D79BD"/>
    <w:rsid w:val="000D7C26"/>
    <w:rsid w:val="000E7D07"/>
    <w:rsid w:val="000F5767"/>
    <w:rsid w:val="001126E3"/>
    <w:rsid w:val="00133534"/>
    <w:rsid w:val="001335BD"/>
    <w:rsid w:val="001436FC"/>
    <w:rsid w:val="0015330F"/>
    <w:rsid w:val="00175870"/>
    <w:rsid w:val="0017700E"/>
    <w:rsid w:val="001A0911"/>
    <w:rsid w:val="001B78B8"/>
    <w:rsid w:val="001D288A"/>
    <w:rsid w:val="001E0FF5"/>
    <w:rsid w:val="001F0841"/>
    <w:rsid w:val="001F1879"/>
    <w:rsid w:val="001F4AB4"/>
    <w:rsid w:val="001F51D1"/>
    <w:rsid w:val="0021002C"/>
    <w:rsid w:val="002110B8"/>
    <w:rsid w:val="00212D9D"/>
    <w:rsid w:val="00213239"/>
    <w:rsid w:val="00223000"/>
    <w:rsid w:val="002425BE"/>
    <w:rsid w:val="002539E1"/>
    <w:rsid w:val="002648B7"/>
    <w:rsid w:val="00267D91"/>
    <w:rsid w:val="0027187F"/>
    <w:rsid w:val="00280E9B"/>
    <w:rsid w:val="0028559C"/>
    <w:rsid w:val="002A262D"/>
    <w:rsid w:val="002C2CF2"/>
    <w:rsid w:val="002C4B13"/>
    <w:rsid w:val="002C5DAC"/>
    <w:rsid w:val="002D0910"/>
    <w:rsid w:val="002E5C3C"/>
    <w:rsid w:val="002F6BE8"/>
    <w:rsid w:val="00331EDA"/>
    <w:rsid w:val="003346EA"/>
    <w:rsid w:val="00335B64"/>
    <w:rsid w:val="00337D32"/>
    <w:rsid w:val="003408B4"/>
    <w:rsid w:val="00342483"/>
    <w:rsid w:val="003439B6"/>
    <w:rsid w:val="00375125"/>
    <w:rsid w:val="0039342D"/>
    <w:rsid w:val="003943A5"/>
    <w:rsid w:val="003A11DB"/>
    <w:rsid w:val="003A668A"/>
    <w:rsid w:val="003B2BFF"/>
    <w:rsid w:val="003B5C95"/>
    <w:rsid w:val="003F3113"/>
    <w:rsid w:val="00463BEC"/>
    <w:rsid w:val="004733CD"/>
    <w:rsid w:val="00475ABC"/>
    <w:rsid w:val="00480B1C"/>
    <w:rsid w:val="00485736"/>
    <w:rsid w:val="00491654"/>
    <w:rsid w:val="00493E0E"/>
    <w:rsid w:val="00494E22"/>
    <w:rsid w:val="004C266E"/>
    <w:rsid w:val="004C76DC"/>
    <w:rsid w:val="004D6097"/>
    <w:rsid w:val="004F4491"/>
    <w:rsid w:val="004F521B"/>
    <w:rsid w:val="004F6442"/>
    <w:rsid w:val="00521B05"/>
    <w:rsid w:val="00540A53"/>
    <w:rsid w:val="00545801"/>
    <w:rsid w:val="00546D99"/>
    <w:rsid w:val="00546EBD"/>
    <w:rsid w:val="0055215E"/>
    <w:rsid w:val="00556A37"/>
    <w:rsid w:val="00560455"/>
    <w:rsid w:val="00565EDD"/>
    <w:rsid w:val="005669DC"/>
    <w:rsid w:val="00573DBC"/>
    <w:rsid w:val="00584759"/>
    <w:rsid w:val="00592315"/>
    <w:rsid w:val="005A0D12"/>
    <w:rsid w:val="005B5C9A"/>
    <w:rsid w:val="005C11E4"/>
    <w:rsid w:val="005C1638"/>
    <w:rsid w:val="005C57C3"/>
    <w:rsid w:val="005D2297"/>
    <w:rsid w:val="005D3C74"/>
    <w:rsid w:val="005D44A5"/>
    <w:rsid w:val="005D7601"/>
    <w:rsid w:val="005E2560"/>
    <w:rsid w:val="005F0673"/>
    <w:rsid w:val="005F7507"/>
    <w:rsid w:val="00610ECA"/>
    <w:rsid w:val="0062057E"/>
    <w:rsid w:val="00655892"/>
    <w:rsid w:val="006A6081"/>
    <w:rsid w:val="006A6478"/>
    <w:rsid w:val="006B3676"/>
    <w:rsid w:val="006C0B79"/>
    <w:rsid w:val="006C45AE"/>
    <w:rsid w:val="006C5167"/>
    <w:rsid w:val="006D4669"/>
    <w:rsid w:val="006E49CB"/>
    <w:rsid w:val="006F2F99"/>
    <w:rsid w:val="006F586B"/>
    <w:rsid w:val="00701715"/>
    <w:rsid w:val="007152E4"/>
    <w:rsid w:val="0072124E"/>
    <w:rsid w:val="0073033F"/>
    <w:rsid w:val="00743442"/>
    <w:rsid w:val="00747709"/>
    <w:rsid w:val="00754BD8"/>
    <w:rsid w:val="007626A3"/>
    <w:rsid w:val="00762A86"/>
    <w:rsid w:val="00764A7F"/>
    <w:rsid w:val="00770BA1"/>
    <w:rsid w:val="00777705"/>
    <w:rsid w:val="00781283"/>
    <w:rsid w:val="0078481E"/>
    <w:rsid w:val="007962F6"/>
    <w:rsid w:val="007A09D3"/>
    <w:rsid w:val="007C6DDB"/>
    <w:rsid w:val="007E58D0"/>
    <w:rsid w:val="00815E52"/>
    <w:rsid w:val="008427E1"/>
    <w:rsid w:val="00853D5C"/>
    <w:rsid w:val="00873E3C"/>
    <w:rsid w:val="00873F2E"/>
    <w:rsid w:val="00891DE4"/>
    <w:rsid w:val="008A6245"/>
    <w:rsid w:val="008B08A4"/>
    <w:rsid w:val="008B4A19"/>
    <w:rsid w:val="008B5D21"/>
    <w:rsid w:val="008E20A8"/>
    <w:rsid w:val="008E4C0A"/>
    <w:rsid w:val="008E72E7"/>
    <w:rsid w:val="008E7A4C"/>
    <w:rsid w:val="009127FD"/>
    <w:rsid w:val="00931F78"/>
    <w:rsid w:val="009436C7"/>
    <w:rsid w:val="009460BD"/>
    <w:rsid w:val="0095571C"/>
    <w:rsid w:val="00962431"/>
    <w:rsid w:val="00966577"/>
    <w:rsid w:val="00972F76"/>
    <w:rsid w:val="009730B1"/>
    <w:rsid w:val="00975A1A"/>
    <w:rsid w:val="00983E64"/>
    <w:rsid w:val="00986E78"/>
    <w:rsid w:val="009A1216"/>
    <w:rsid w:val="009A5358"/>
    <w:rsid w:val="009B46FC"/>
    <w:rsid w:val="009D20B9"/>
    <w:rsid w:val="00A062E2"/>
    <w:rsid w:val="00A115C3"/>
    <w:rsid w:val="00A148DD"/>
    <w:rsid w:val="00A20EC5"/>
    <w:rsid w:val="00A42BBB"/>
    <w:rsid w:val="00A63EC7"/>
    <w:rsid w:val="00A7146A"/>
    <w:rsid w:val="00A72978"/>
    <w:rsid w:val="00A84057"/>
    <w:rsid w:val="00AC1853"/>
    <w:rsid w:val="00AE1453"/>
    <w:rsid w:val="00B15C47"/>
    <w:rsid w:val="00B25817"/>
    <w:rsid w:val="00B35663"/>
    <w:rsid w:val="00B43571"/>
    <w:rsid w:val="00B50489"/>
    <w:rsid w:val="00B5249D"/>
    <w:rsid w:val="00B52969"/>
    <w:rsid w:val="00B669D1"/>
    <w:rsid w:val="00B703FB"/>
    <w:rsid w:val="00B76ADC"/>
    <w:rsid w:val="00B926D5"/>
    <w:rsid w:val="00BA5A02"/>
    <w:rsid w:val="00BA756E"/>
    <w:rsid w:val="00BA7CD1"/>
    <w:rsid w:val="00BB018D"/>
    <w:rsid w:val="00BC2652"/>
    <w:rsid w:val="00BC30E7"/>
    <w:rsid w:val="00BE5FFF"/>
    <w:rsid w:val="00BF4BB6"/>
    <w:rsid w:val="00C020BE"/>
    <w:rsid w:val="00C062CA"/>
    <w:rsid w:val="00C106FE"/>
    <w:rsid w:val="00C146AF"/>
    <w:rsid w:val="00C27F48"/>
    <w:rsid w:val="00C37975"/>
    <w:rsid w:val="00C4415F"/>
    <w:rsid w:val="00C81CBD"/>
    <w:rsid w:val="00C83540"/>
    <w:rsid w:val="00C871F5"/>
    <w:rsid w:val="00C96ABA"/>
    <w:rsid w:val="00C9742D"/>
    <w:rsid w:val="00CA2378"/>
    <w:rsid w:val="00CA62B2"/>
    <w:rsid w:val="00CA75D4"/>
    <w:rsid w:val="00CC1480"/>
    <w:rsid w:val="00CC51D1"/>
    <w:rsid w:val="00CE4A98"/>
    <w:rsid w:val="00CF1909"/>
    <w:rsid w:val="00D11862"/>
    <w:rsid w:val="00D318D8"/>
    <w:rsid w:val="00D36D65"/>
    <w:rsid w:val="00D57B9D"/>
    <w:rsid w:val="00D707D9"/>
    <w:rsid w:val="00D830D9"/>
    <w:rsid w:val="00DA0F0C"/>
    <w:rsid w:val="00DA5BBC"/>
    <w:rsid w:val="00DD0DEA"/>
    <w:rsid w:val="00DD76F3"/>
    <w:rsid w:val="00DE33EA"/>
    <w:rsid w:val="00E21060"/>
    <w:rsid w:val="00E223E4"/>
    <w:rsid w:val="00E37828"/>
    <w:rsid w:val="00E402D2"/>
    <w:rsid w:val="00E41C17"/>
    <w:rsid w:val="00E426F2"/>
    <w:rsid w:val="00E4631C"/>
    <w:rsid w:val="00E52B04"/>
    <w:rsid w:val="00E66038"/>
    <w:rsid w:val="00E67A91"/>
    <w:rsid w:val="00E91D7E"/>
    <w:rsid w:val="00E93012"/>
    <w:rsid w:val="00E96C21"/>
    <w:rsid w:val="00EB6705"/>
    <w:rsid w:val="00EF3EAC"/>
    <w:rsid w:val="00EF5F20"/>
    <w:rsid w:val="00F16DC3"/>
    <w:rsid w:val="00F2165E"/>
    <w:rsid w:val="00F3429F"/>
    <w:rsid w:val="00F3647E"/>
    <w:rsid w:val="00F43CD8"/>
    <w:rsid w:val="00F44776"/>
    <w:rsid w:val="00F44C35"/>
    <w:rsid w:val="00F469F0"/>
    <w:rsid w:val="00F53E12"/>
    <w:rsid w:val="00F64EAC"/>
    <w:rsid w:val="00F77C29"/>
    <w:rsid w:val="00F92E1F"/>
    <w:rsid w:val="00FA3E1E"/>
    <w:rsid w:val="00FA5843"/>
    <w:rsid w:val="00FB31CB"/>
    <w:rsid w:val="00FD00D9"/>
    <w:rsid w:val="00FD5F7A"/>
    <w:rsid w:val="00FD60CB"/>
    <w:rsid w:val="00F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1854"/>
  <w15:chartTrackingRefBased/>
  <w15:docId w15:val="{97034934-D71D-4EF8-B8DD-6BC5F976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378"/>
    <w:rPr>
      <w:rFonts w:eastAsia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unhideWhenUsed/>
    <w:qFormat/>
    <w:rsid w:val="00CA2378"/>
    <w:pPr>
      <w:jc w:val="center"/>
    </w:pPr>
    <w:rPr>
      <w:b/>
      <w:sz w:val="28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42BBB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280E9B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37975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37975"/>
    <w:rPr>
      <w:rFonts w:eastAsia="Times New Roman"/>
      <w:bCs/>
      <w:sz w:val="24"/>
      <w:lang w:val="lt-LT" w:eastAsia="en-US"/>
    </w:rPr>
  </w:style>
  <w:style w:type="paragraph" w:styleId="Betarp">
    <w:name w:val="No Spacing"/>
    <w:uiPriority w:val="1"/>
    <w:qFormat/>
    <w:rsid w:val="00C37975"/>
    <w:rPr>
      <w:rFonts w:ascii="Calibri" w:hAnsi="Calibri"/>
      <w:sz w:val="22"/>
      <w:szCs w:val="22"/>
      <w:lang w:val="lt-LT" w:eastAsia="en-US"/>
    </w:rPr>
  </w:style>
  <w:style w:type="paragraph" w:styleId="Antrats">
    <w:name w:val="header"/>
    <w:basedOn w:val="prastasis"/>
    <w:link w:val="AntratsDiagrama"/>
    <w:rsid w:val="00C37975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37975"/>
    <w:rPr>
      <w:rFonts w:eastAsia="Times New Roman"/>
      <w:sz w:val="24"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816d73747495447f80bf884f52ac366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816d73747495447f80bf884f52ac3667</Template>
  <TotalTime>571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kultūros tarybos nuostatų patvirtinimo ir Anykščių rajono savivaldybės kultūros tarybos sudarymo</vt:lpstr>
      <vt:lpstr>DĖL ANYKŠČIŲ RAJONO SAVIVALDYBĖS KULTŪROS TARYBOS NUOSTATŲ PATVIRTINIMO IR ANYKŠČIŲ RAJONO SAVIVALDYBĖS KULTŪROS TARYBOS SUDARYMO</vt:lpstr>
    </vt:vector>
  </TitlesOfParts>
  <Manager>2023-09-28</Manager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kultūros tarybos nuostatų patvirtinimo ir Anykščių rajono savivaldybės kultūros tarybos sudarymo</dc:title>
  <dc:subject>1-TS-275</dc:subject>
  <dc:creator>ANYKŠČIŲ RAJONO SAVIVALDYBĖS TARYBA</dc:creator>
  <cp:keywords/>
  <cp:lastModifiedBy>MS</cp:lastModifiedBy>
  <cp:revision>84</cp:revision>
  <cp:lastPrinted>2023-08-31T05:30:00Z</cp:lastPrinted>
  <dcterms:created xsi:type="dcterms:W3CDTF">2023-09-29T05:02:00Z</dcterms:created>
  <dcterms:modified xsi:type="dcterms:W3CDTF">2024-09-17T06:42:00Z</dcterms:modified>
  <cp:category>SPRENDIMAS</cp:category>
</cp:coreProperties>
</file>